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2A5" w:rsidRPr="00C54C6F" w:rsidRDefault="00CD12A5" w:rsidP="00DE6FA9">
      <w:pPr>
        <w:jc w:val="center"/>
        <w:rPr>
          <w:rFonts w:ascii="宋体"/>
          <w:b/>
          <w:sz w:val="44"/>
          <w:szCs w:val="44"/>
        </w:rPr>
      </w:pPr>
    </w:p>
    <w:p w:rsidR="00CD12A5" w:rsidRDefault="00CD12A5" w:rsidP="00DE6FA9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保卫处职责范围</w:t>
      </w:r>
    </w:p>
    <w:p w:rsidR="00CD12A5" w:rsidRPr="004901B4" w:rsidRDefault="00CD12A5" w:rsidP="00DE6FA9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 w:hint="eastAsia"/>
          <w:sz w:val="36"/>
          <w:szCs w:val="36"/>
        </w:rPr>
        <w:t>保卫处是学校安全保卫工作的主管职能部门。其职责范围是：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贯彻执行国家关于高校安全保卫工作的法律法规，落实上级有关部门的工作指示，结合学校具体实际，制定各种管理规定及责任制度，落实安全防范措施，确保学校安全。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全面掌握学校情况，深入调研，综合分析，归纳总结，提出安全保卫工作的建议和计划，为党委和学校行政领导决策提供依据。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开展综合治理工作，坚持预防为主、确保重点的工作方针，落实各项防范措施，预防各种违法犯罪行为的发生。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依靠基层组织，开展法制教育，提高法纪观念，克服麻痹思想，搞好</w:t>
      </w:r>
      <w:r w:rsidRPr="004901B4">
        <w:rPr>
          <w:rFonts w:ascii="宋体" w:hint="eastAsia"/>
          <w:sz w:val="36"/>
          <w:szCs w:val="36"/>
        </w:rPr>
        <w:t>“</w:t>
      </w:r>
      <w:r w:rsidRPr="004901B4">
        <w:rPr>
          <w:rFonts w:ascii="宋体" w:hAnsi="宋体" w:hint="eastAsia"/>
          <w:sz w:val="36"/>
          <w:szCs w:val="36"/>
        </w:rPr>
        <w:t>四防</w:t>
      </w:r>
      <w:r w:rsidRPr="004901B4">
        <w:rPr>
          <w:rFonts w:ascii="宋体" w:hint="eastAsia"/>
          <w:sz w:val="36"/>
          <w:szCs w:val="36"/>
        </w:rPr>
        <w:t>”</w:t>
      </w:r>
      <w:r w:rsidRPr="004901B4">
        <w:rPr>
          <w:rFonts w:ascii="宋体" w:hAnsi="宋体" w:hint="eastAsia"/>
          <w:sz w:val="36"/>
          <w:szCs w:val="36"/>
        </w:rPr>
        <w:t>工作，协助有关部门做好帮教工作和内部纠纷的调解工作。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认真做好安全防火工作，坚持</w:t>
      </w:r>
      <w:r w:rsidRPr="004901B4">
        <w:rPr>
          <w:rFonts w:ascii="宋体" w:hint="eastAsia"/>
          <w:sz w:val="36"/>
          <w:szCs w:val="36"/>
        </w:rPr>
        <w:t>“</w:t>
      </w:r>
      <w:r w:rsidRPr="004901B4">
        <w:rPr>
          <w:rFonts w:ascii="宋体" w:hAnsi="宋体" w:hint="eastAsia"/>
          <w:sz w:val="36"/>
          <w:szCs w:val="36"/>
        </w:rPr>
        <w:t>预防为主，防消结合</w:t>
      </w:r>
      <w:r w:rsidRPr="004901B4">
        <w:rPr>
          <w:rFonts w:ascii="宋体" w:hint="eastAsia"/>
          <w:sz w:val="36"/>
          <w:szCs w:val="36"/>
        </w:rPr>
        <w:t>”</w:t>
      </w:r>
      <w:r w:rsidRPr="004901B4">
        <w:rPr>
          <w:rFonts w:ascii="宋体" w:hAnsi="宋体" w:hint="eastAsia"/>
          <w:sz w:val="36"/>
          <w:szCs w:val="36"/>
        </w:rPr>
        <w:t>的工作方针，落实重点防火单位标准，进行消防设施的维护、保养和管理，组织全校人员进行紧急疏散演练，以及消防器材的使用培训，负责火灾隐患的整改工作，避免和减少火灾发生。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积极调解各项民事纠纷，协助公安机关侦破治安及刑事案件，配合有关部门处理各种善后工作。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加强校区治安控制，规范校区交通秩序，加强校卫队、更夫和门卫队伍的管理，严格校区外来人员的登记制度，对建筑施工队人员进行审查和登记，对校区内各种商业网点的安全工作进行检查、督促和管理。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开展经常性的敌情、政情和社情调查，加强同隐蔽敌人的斗争，做好外事保卫工作，确保外宾安全。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保卫要害部位和机密文件的安全，严密要害部位保卫、保密制度，配合有关部门进行督促检查，落实责任制。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对科研实验单位、生产单位进行安全教育，预防各种火灾事故，协同有关部门调查各类事故。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11.</w:t>
      </w:r>
      <w:r w:rsidRPr="004901B4">
        <w:rPr>
          <w:rFonts w:ascii="宋体" w:hAnsi="宋体" w:hint="eastAsia"/>
          <w:sz w:val="36"/>
          <w:szCs w:val="36"/>
        </w:rPr>
        <w:t>负责学生户籍的日常管理，协助公安机关做学生户口的迁移工作。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12.</w:t>
      </w:r>
      <w:r w:rsidRPr="004901B4">
        <w:rPr>
          <w:rFonts w:ascii="宋体" w:hAnsi="宋体" w:hint="eastAsia"/>
          <w:sz w:val="36"/>
          <w:szCs w:val="36"/>
        </w:rPr>
        <w:t>完成学校赋予的其他工作任务。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DE6FA9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处长岗位职责</w:t>
      </w:r>
    </w:p>
    <w:p w:rsidR="00CD12A5" w:rsidRPr="004901B4" w:rsidRDefault="00CD12A5" w:rsidP="00DE6FA9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保卫处长在学校党委和行政首长的直接领导下，在公安机关、国家安全机关和消防部门的业务指导下，负责主持全处日常工作。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认真贯彻执行党和国家关于高校保卫工作的方针、政策和法律法规，按照学校党委和行政领导对保卫工作的要求以及公安机关、国家安全机关的部署，结合学校实际情况，制定各阶段的工作计划并组织实施。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针对高校安全工作特点，适应新情况，提出新举措，结合学校安全工作形势，深入进行调查研究，不断推动和改进保卫工作，定期向学校党委和分管校领导汇报工作，为学校决策提供科学依据。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在学校综治委的领导下深入扎实做好综合治理工作，明确责任，完善体系，保持学校良好稳定的治安秩序。加强与地方政府部门的联系和协作，加强校园周边环境综合整治工作。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建立健全学校安全保卫工作制度，坚持学校安全形势分析工作例会制度，并负责召开不同范围的安全保卫工作会议，并负责检查落实。进一步推动全校安全防范措施的落实，突出重点要害部位，确保全校的安全稳定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负责抓好保卫干部、安保人员队伍建设，定期组织全处职工进行全方位培训，不断提高其政治素质和业务能力。督促检查岗位责任制落实，严格执行规章制度，坚持依法治校。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发生重大治安、刑事、政治案件及灾害事故时，要亲赴现场，及时向学校党政领导和上级业务部门汇报，并协助相关部门对事件做出妥善处理。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完成上级指派的其他工作任务。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DE6FA9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副处长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DE6FA9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1</w:t>
      </w:r>
      <w:r w:rsidRPr="004901B4">
        <w:rPr>
          <w:rFonts w:ascii="宋体" w:hAnsi="宋体" w:hint="eastAsia"/>
          <w:color w:val="000000"/>
          <w:sz w:val="36"/>
          <w:szCs w:val="36"/>
        </w:rPr>
        <w:t>．积极协助处长履行保卫处工作职责，在处长的领导下，落实行政管理工作，组织安全稳定工作的实施，抓好校区的各项安全保卫工作，向处长汇报工作，并提出建议。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2</w:t>
      </w:r>
      <w:r w:rsidRPr="004901B4">
        <w:rPr>
          <w:rFonts w:ascii="宋体" w:hAnsi="宋体" w:hint="eastAsia"/>
          <w:color w:val="000000"/>
          <w:sz w:val="36"/>
          <w:szCs w:val="36"/>
        </w:rPr>
        <w:t>．组织落实上级有关业务管理部门的指示精神，督促检查全处各项工作的落实，及时处理各种不安定因素，保证学校安全稳定。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3</w:t>
      </w:r>
      <w:r w:rsidRPr="004901B4">
        <w:rPr>
          <w:rFonts w:ascii="宋体" w:hAnsi="宋体" w:hint="eastAsia"/>
          <w:color w:val="000000"/>
          <w:sz w:val="36"/>
          <w:szCs w:val="36"/>
        </w:rPr>
        <w:t>．抓好情报信息工作，密切掌握师生员工的政治思想动向，做好预防和处置突发事件工作，配合公安机关及国家安全机关做好有关工作，维护学校政治稳定。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4</w:t>
      </w:r>
      <w:r w:rsidRPr="004901B4">
        <w:rPr>
          <w:rFonts w:ascii="宋体" w:hAnsi="宋体" w:hint="eastAsia"/>
          <w:color w:val="000000"/>
          <w:sz w:val="36"/>
          <w:szCs w:val="36"/>
        </w:rPr>
        <w:t>．配合有关部门和基层单位对师生员工进行法制、安全工作的宣传教育，增强师生员工的法制观念和安全防范意识，做好安全防范工作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5</w:t>
      </w:r>
      <w:r w:rsidRPr="004901B4">
        <w:rPr>
          <w:rFonts w:ascii="宋体" w:hAnsi="宋体" w:hint="eastAsia"/>
          <w:color w:val="000000"/>
          <w:sz w:val="36"/>
          <w:szCs w:val="36"/>
        </w:rPr>
        <w:t>．组织开展安全稳定工作监督检查，督促各单位履行安全稳定管理职责，发现隐患督促有关部门和单位进行及时整改。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6</w:t>
      </w:r>
      <w:r w:rsidRPr="004901B4">
        <w:rPr>
          <w:rFonts w:ascii="宋体" w:hAnsi="宋体" w:hint="eastAsia"/>
          <w:color w:val="000000"/>
          <w:sz w:val="36"/>
          <w:szCs w:val="36"/>
        </w:rPr>
        <w:t>．组织落实安全保卫工作的规章制度，组织落实技术防范措施，防范各类案件和灾害事故的发生。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7</w:t>
      </w:r>
      <w:r w:rsidRPr="004901B4">
        <w:rPr>
          <w:rFonts w:ascii="宋体" w:hAnsi="宋体" w:hint="eastAsia"/>
          <w:color w:val="000000"/>
          <w:sz w:val="36"/>
          <w:szCs w:val="36"/>
        </w:rPr>
        <w:t>．组织工作人员深入基层单位，指导各单位安全稳定工作的开展，加强情况收集和信息交流，为各单位开展安全稳定工作做好服务保障。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8</w:t>
      </w:r>
      <w:r w:rsidRPr="004901B4">
        <w:rPr>
          <w:rFonts w:ascii="宋体" w:hAnsi="宋体" w:hint="eastAsia"/>
          <w:color w:val="000000"/>
          <w:sz w:val="36"/>
          <w:szCs w:val="36"/>
        </w:rPr>
        <w:t>．搞好与相关部门和单位的协作关系，争取执法部门的支持，督促、检查和指导各科室认真履行各自的工作职责，及时解决工作中遇到的问题。</w:t>
      </w:r>
    </w:p>
    <w:p w:rsidR="00CD12A5" w:rsidRPr="004901B4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9</w:t>
      </w:r>
      <w:r w:rsidRPr="004901B4">
        <w:rPr>
          <w:rFonts w:ascii="宋体" w:hAnsi="宋体" w:hint="eastAsia"/>
          <w:color w:val="000000"/>
          <w:sz w:val="36"/>
          <w:szCs w:val="36"/>
        </w:rPr>
        <w:t>．</w:t>
      </w:r>
      <w:r w:rsidRPr="004901B4">
        <w:rPr>
          <w:rFonts w:ascii="宋体" w:hAnsi="宋体" w:hint="eastAsia"/>
          <w:sz w:val="36"/>
          <w:szCs w:val="36"/>
        </w:rPr>
        <w:t>负责全校的消防安全，负责落实上级的有关消防安全法规，指导部门制定相关的消防安全制度，发现隐患及时与有关部门负责人联系，共同制定整改措施。同时，做好消防日常维护和管理。</w:t>
      </w:r>
      <w:r w:rsidRPr="004901B4">
        <w:rPr>
          <w:rFonts w:ascii="宋体"/>
          <w:sz w:val="36"/>
          <w:szCs w:val="36"/>
        </w:rPr>
        <w:t> </w:t>
      </w:r>
    </w:p>
    <w:p w:rsidR="00CD12A5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  <w:r w:rsidRPr="004901B4">
        <w:rPr>
          <w:rFonts w:ascii="宋体" w:hAnsi="宋体"/>
          <w:color w:val="000000"/>
          <w:sz w:val="36"/>
          <w:szCs w:val="36"/>
        </w:rPr>
        <w:t>10.</w:t>
      </w:r>
      <w:r w:rsidRPr="004901B4">
        <w:rPr>
          <w:rFonts w:ascii="宋体" w:hAnsi="宋体" w:hint="eastAsia"/>
          <w:color w:val="000000"/>
          <w:sz w:val="36"/>
          <w:szCs w:val="36"/>
        </w:rPr>
        <w:t>完成上级交办的其他工作任务。</w:t>
      </w:r>
    </w:p>
    <w:p w:rsidR="00CD12A5" w:rsidRDefault="00CD12A5" w:rsidP="00E3579E">
      <w:pPr>
        <w:snapToGrid w:val="0"/>
        <w:spacing w:line="360" w:lineRule="auto"/>
        <w:ind w:firstLineChars="200" w:firstLine="31680"/>
        <w:rPr>
          <w:rFonts w:ascii="宋体"/>
          <w:color w:val="000000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治安科职责范围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开展经常性法制宣传及大学生安全教育工作。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定期组织安全检查，督促有关单位进行自查，对重点要害部位、危险品存放部位、放射源存放部位进行检查并做好登记。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负责更夫、门卫队伍的管理工作。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建立健全群防机制，指导学生舍务治保部开展工作。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学校大型集会活动的审批及安全保卫工作。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校园内商业网点的安全管理及安全审批工作，对违章经商的进行清理。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查处学生违纪事件，调解学生内部纠纷。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及时向公安机关报告校园内发生的治安案件及刑事案件，并协助公安机关查破案件。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认真完成上级交办的其他工作任务。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科长岗位职责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在处长的领导下，负责治安科的全面工作。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组织开展法制宣传教育，进行防盗、防骗知识培训，带领所属人员深入基层进行安全检查。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 xml:space="preserve">3. </w:t>
      </w:r>
      <w:r w:rsidRPr="004901B4">
        <w:rPr>
          <w:rFonts w:ascii="宋体" w:hAnsi="宋体" w:hint="eastAsia"/>
          <w:sz w:val="36"/>
          <w:szCs w:val="36"/>
        </w:rPr>
        <w:t>组织本科人员进行政治理论和业务知识学习，不断提高科室人员的全面素质。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 xml:space="preserve">4. </w:t>
      </w:r>
      <w:r w:rsidRPr="004901B4">
        <w:rPr>
          <w:rFonts w:ascii="宋体" w:hAnsi="宋体" w:hint="eastAsia"/>
          <w:sz w:val="36"/>
          <w:szCs w:val="36"/>
        </w:rPr>
        <w:t>负责学生治保会组织的建立、培训和指导，有针对性的做好“防火、防盗、防破坏、防灾害”的群防群治工作，预防和控制违法犯罪行为。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负责更夫门卫队伍和校卫队的管理工作，定期召开安保人员工作会议，不断增强其岗位责任意识。同时，负责组织校卫队的日常训练工作。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协助公安部门侦破刑事案件，提供视频监控资料，并做好治安卷宗的管理工作。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 xml:space="preserve">7. </w:t>
      </w:r>
      <w:r w:rsidRPr="004901B4">
        <w:rPr>
          <w:rFonts w:ascii="宋体" w:hAnsi="宋体" w:hint="eastAsia"/>
          <w:sz w:val="36"/>
          <w:szCs w:val="36"/>
        </w:rPr>
        <w:t>坚持依法治校，指导督促科室及校卫队人员文明执勤，完成治安、交通、监控、巡逻及接报警处置工作。迅速稳妥处置突发事件，做好民事纠纷调解工作。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协助公安机关和政府职能部门做好校园及周边的综合治理工作。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制订各类大型活动的安全预案，做好大型场馆使用的审批报备工作，组织人员进行勤务保障，确保活动现场安全。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完成领导交办的其他工作任务。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Pr="00374597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374597">
        <w:rPr>
          <w:rFonts w:ascii="宋体" w:hAnsi="宋体" w:hint="eastAsia"/>
          <w:b/>
          <w:sz w:val="44"/>
          <w:szCs w:val="44"/>
        </w:rPr>
        <w:t>副科长</w:t>
      </w:r>
      <w:r>
        <w:rPr>
          <w:rFonts w:ascii="宋体" w:hAnsi="宋体" w:hint="eastAsia"/>
          <w:b/>
          <w:sz w:val="44"/>
          <w:szCs w:val="44"/>
        </w:rPr>
        <w:t>岗位</w:t>
      </w:r>
      <w:r w:rsidRPr="00374597">
        <w:rPr>
          <w:rFonts w:ascii="宋体" w:hAnsi="宋体" w:hint="eastAsia"/>
          <w:b/>
          <w:sz w:val="44"/>
          <w:szCs w:val="44"/>
        </w:rPr>
        <w:t>职责</w:t>
      </w:r>
    </w:p>
    <w:p w:rsidR="00CD12A5" w:rsidRPr="00374597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1.</w:t>
      </w:r>
      <w:r w:rsidRPr="00374597">
        <w:rPr>
          <w:rFonts w:ascii="宋体" w:hAnsi="宋体" w:hint="eastAsia"/>
          <w:sz w:val="36"/>
          <w:szCs w:val="36"/>
        </w:rPr>
        <w:t>协助治安科长工作，负责处理日常事务。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2.</w:t>
      </w:r>
      <w:r w:rsidRPr="00374597">
        <w:rPr>
          <w:rFonts w:ascii="宋体" w:hAnsi="宋体" w:hint="eastAsia"/>
          <w:sz w:val="36"/>
          <w:szCs w:val="36"/>
        </w:rPr>
        <w:t>协助处理学生中发生的纠纷和突发事件。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3.</w:t>
      </w:r>
      <w:r w:rsidRPr="00374597">
        <w:rPr>
          <w:rFonts w:ascii="宋体" w:hAnsi="宋体" w:hint="eastAsia"/>
          <w:sz w:val="36"/>
          <w:szCs w:val="36"/>
        </w:rPr>
        <w:t>做好节假日和重大活动的值勤安排，抓好院区内治安巡查和门卫更夫的检查督促，发现问题及时处理解决。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4.</w:t>
      </w:r>
      <w:r>
        <w:rPr>
          <w:rFonts w:ascii="宋体" w:hAnsi="宋体" w:hint="eastAsia"/>
          <w:sz w:val="36"/>
          <w:szCs w:val="36"/>
        </w:rPr>
        <w:t>协助公安机关侦破治安和刑事案件，维护好案发现场，</w:t>
      </w:r>
      <w:r w:rsidRPr="00374597">
        <w:rPr>
          <w:rFonts w:ascii="宋体" w:hAnsi="宋体" w:hint="eastAsia"/>
          <w:sz w:val="36"/>
          <w:szCs w:val="36"/>
        </w:rPr>
        <w:t>了解情况及时汇报。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5.</w:t>
      </w:r>
      <w:r w:rsidRPr="00374597">
        <w:rPr>
          <w:rFonts w:ascii="宋体" w:hAnsi="宋体" w:hint="eastAsia"/>
          <w:sz w:val="36"/>
          <w:szCs w:val="36"/>
        </w:rPr>
        <w:t>负责校卫队的训练、管理和日常工作。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>6.</w:t>
      </w:r>
      <w:r w:rsidRPr="00374597">
        <w:rPr>
          <w:rFonts w:ascii="宋体" w:hAnsi="宋体" w:hint="eastAsia"/>
          <w:sz w:val="36"/>
          <w:szCs w:val="36"/>
        </w:rPr>
        <w:t>在科长不在的情况下，履行科长职责。</w:t>
      </w:r>
    </w:p>
    <w:p w:rsidR="00CD12A5" w:rsidRPr="00374597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374597">
        <w:rPr>
          <w:rFonts w:ascii="宋体" w:hAnsi="宋体"/>
          <w:sz w:val="36"/>
          <w:szCs w:val="36"/>
        </w:rPr>
        <w:t xml:space="preserve">7. </w:t>
      </w:r>
      <w:r w:rsidRPr="00374597">
        <w:rPr>
          <w:rFonts w:ascii="宋体" w:hAnsi="宋体" w:hint="eastAsia"/>
          <w:sz w:val="36"/>
          <w:szCs w:val="36"/>
        </w:rPr>
        <w:t>认真完成上级交办的其他工作任务。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科员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完善和统计治安相关数据，做出治安动态分析，开展校区治安防范，并定期向学校、公安机关和上级上报校区治安情况。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结合工作实际，对校卫队队员开展培训，规范接处警、查阅视频监控等程序，提高校卫队员业务水平。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管理校区视频监控系统，做好技防设备设施的维护、保养和使用工作。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协助公安机关查破校内刑事、治安案件工作，以及重特大案件、群体性事件和突发事件的现场取证。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承办保卫处值班员当日不能办结的治安事件，以及失物招领工作。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在法律法规允许的范围内，对校内治安纠纷予以调解。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关注校内治安重点要害部位，定期开展安全检查，督促整改治安隐患。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采用各种形式进行宣传引导，提高师生员工治安防范意识。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处理上级转发或保卫处接到的个案反映，对涉及学校治安的意见提出回复建议。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备案校内组织的大型集会、文体活动和校外单位来校举办的大型活动，并进行现场保卫。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11.</w:t>
      </w:r>
      <w:r w:rsidRPr="004901B4">
        <w:rPr>
          <w:rFonts w:ascii="宋体" w:hAnsi="宋体" w:hint="eastAsia"/>
          <w:sz w:val="36"/>
          <w:szCs w:val="36"/>
        </w:rPr>
        <w:t>依据法律法规制定治安工作规程，撰写治安防范工作材料，并存档备案。</w:t>
      </w:r>
    </w:p>
    <w:p w:rsidR="00CD12A5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12.</w:t>
      </w:r>
      <w:r w:rsidRPr="004901B4">
        <w:rPr>
          <w:rFonts w:ascii="宋体" w:hAnsi="宋体" w:hint="eastAsia"/>
          <w:sz w:val="36"/>
          <w:szCs w:val="36"/>
        </w:rPr>
        <w:t>完成上级交办的其他工作任务。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color w:val="FF0000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校卫队职责</w:t>
      </w:r>
      <w:r>
        <w:rPr>
          <w:rFonts w:ascii="宋体" w:hAnsi="宋体" w:hint="eastAsia"/>
          <w:b/>
          <w:sz w:val="44"/>
          <w:szCs w:val="44"/>
        </w:rPr>
        <w:t>范围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维护学校正常秩序，做好治安防范工作，保障师生员工人身及财产安全。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对校门出入车辆及可疑人员进行检查，并做好登记。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维护校内交通秩序，确保校区交通安全。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制止无照乱摆摊点等违章经营行为。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对校内生活区和教学区进行巡查，保护重点要害部位。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担负重大节日及各种大型活动的安全保卫工作。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处理突发事件，预防、制止治安及刑事案件和各种违法行为。</w:t>
      </w:r>
    </w:p>
    <w:p w:rsidR="00CD12A5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完成上级交办的其他工作任务。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队长（治安科副科长兼任）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以身作则，大胆管理，坚持原则，不徇私情。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定期组织队员学习政治、法律和文化知识，不断提高队员的思想觉悟和业务水平。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带头认真贯彻执行学校的各项规章制度和队规、队纪。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做好队员的值班安排与调配工作，督促检查队员的值勤与记录情况及队容风纪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负责处理队员的迟到、早退、脱岗、病事假、加班和考勤等工作。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带领队员做好值班室、值勤点及附近区域的卫生清洁工作。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负责办公用品、公共财物和警用器械的领取、发放、维护、登记、保管和使用。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遇突发事件或险情时，应立即组织队员赶赴现场处理并及时报告。</w:t>
      </w:r>
    </w:p>
    <w:p w:rsidR="00CD12A5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完成上级交办的其他工作任务。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队员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贯彻执行党的路线、方针、政策，严格遵守国家的法律法规，遵守学校的各项规章制度。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认真学习先进理论、法律法规和文化知识，不断提高政治觉悟和工作能力。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服从命令听指挥，互相关心，互相学习，尊重领导，团结同志，认真听取群众意见，善于依靠群众完成任务。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立场坚定，敌我分明，坚决勇敢，沉着机警，坚持原则，不怕艰难困苦，依法行政，文明执勤。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爱岗敬业，忠于职守，努力工作，积极主动，勇于奉献，刻苦钻研，不断提高业务素质。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提高警惕，时刻保持战斗状态，坚决制止各种违法犯罪活动，处置其他紧急事件。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有良好的身体素质及应变能力，注重自身形象，爱护公物和设备，自觉维护集体荣誉。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积极探索违法犯罪分子的活动规律和特点，确保全校师生员工人身及财产安全。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有高度的责任心、纪律性，熟悉本职工作，了解防范区域目标、部位的有关情况。</w:t>
      </w:r>
    </w:p>
    <w:p w:rsidR="00CD12A5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完成上级交办的其他工作任务。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政保科职责范围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开展爱国主义和安全保卫教育，对出国人员进行保守国家机密教育及安全教育。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全面掌握师生员工的思想动态，为学校决策提供科学依据。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负责学校高科技研究人员、高科技研究项目的保卫保密工作。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定期排查影响学校政治稳定的各种不安定因素，并配合有关部门及时消除隐患，特殊情况要上报学校。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负责外事保卫工作，配合有关部门落实专家公寓和留学生公寓的安全防范措施，确保外籍人员的安全。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负责全校信息的收集、整理工作，并及时准确地向上级主管部门报送。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在国家重大政治活动和学校重大活动前及开展期间，不间断地进行调研工作，确保学校的全面稳定。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负责全校社团组织的监督管理工作，掌握其活动情况。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完成领导交办的其他工作任务。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科长岗位职责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在处长的领导下，负责政保科的全面工作。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自觉学习国家的政策法律，坚持稳定压倒一切的工作方针，积极同危害国家安全和破坏学校稳定的行为做坚决斗争。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组织全科人员进行理论学习，不断提高政治觉悟和业务水平，增加政治敏感性，强化工作针对性。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深入开展调查研究，及时掌握校内政治动态信息，掌握外籍教师和学生，少数民族学生等重点人员的思想动态，关注原“法轮功”人员的基本情况，及时发现不安定因素，并提出合理化建议。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负责各种情报信息的收集、整理和上报工作，了解学校当地社情、舆情、政情和宗教情况，妥善处理各种矛盾和突发事件。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负责制定政治突发事件预防和处置预案，并组织进行落实。在政治敏感时期，及时掌握事态发展，全面做好防范工作。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充分发挥学生干部、学生党员和思想骨干作用，建立信息员网络，组织好业务培训，随时进行人员补充。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协助国家安全部门、公安机关查处涉密、涉外和政治案件，做好校内政治动态工作记录，以及资料档案留存工作。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负责学校与政府稳定工作职能部门、国家安全部门的沟通与联络，及时参加相关会议，并做好传达和落实工作。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完成领导交办的其他工作任务。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科员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组织开展国家安全和敌情意识、宗教渗透和政治稳定工作的宣传教育。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掌握重点人员的思想动态和行为动态，开展经常性思想教育。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负责开展调查研究，做好信息收集工作，准确把握师生员工的思想脉搏，为上级领导决策提供科学依据。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配合公安机关、国家安全机关对危害国家安全案件的调查、取证和侦破工作。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负责重要领导、外宾的安全警卫工作，协助有关部门做好外籍专家、外教、留学生和港、澳、台同胞及其他来校参加活动人员的安全工作。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协助有关部门预防和处置国内外敌对势力、非法宗教势力、民族分裂势力对学校的渗透、煽动和破坏活动。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协助有关部门做好校园计算机网络系统的安全管理工作，查清发布有害信息的源头。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协助有关部门做好保密工作。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按照有关部门的要求做好校内人员的政治审查工作。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协助有关部门做好校内学生社团管理工作。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11.</w:t>
      </w:r>
      <w:r w:rsidRPr="004901B4">
        <w:rPr>
          <w:rFonts w:ascii="宋体" w:hAnsi="宋体" w:hint="eastAsia"/>
          <w:sz w:val="36"/>
          <w:szCs w:val="36"/>
        </w:rPr>
        <w:t>做好业务基础工作、建立健全和管理好各种资料档案。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12.</w:t>
      </w:r>
      <w:r w:rsidRPr="004901B4">
        <w:rPr>
          <w:rFonts w:ascii="宋体" w:hAnsi="宋体" w:hint="eastAsia"/>
          <w:sz w:val="36"/>
          <w:szCs w:val="36"/>
        </w:rPr>
        <w:t>完成处里交办的其他工作任务。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防火科职责范围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认真贯彻执行《中华人民共和国消防法》、《机关、团体、企业、事业单位消防安全管理规定》及其它有关消防法规。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认真制定学校各级防火责任制，建立健全各项规章制度和操作规程，履行防火监督职责。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根据上级消防部门要求，结合学校实际制定年度防火工作计划，并认真组织实施。做好年终防火总结和表彰奖励工作。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经常对师生员工进行消防常识的宣传教育，对义务消防队员进行业务培训，提高扑救初级火灾的能力。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进行经常性的防火安全检查，督促校内各部门火险隐患的整改工作，努力消除不安全因素，减少火灾的发生。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负责对全校重点工种人员进行防火安全和教育，负责临时用火用电、修建扩建改建、装修、新建工程的防火审批工作，并进行监督检查。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全面掌握全校消防设施的使用保管情况，及时进行检查和更换。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熟悉消防常识，掌握全校建筑结构等级，重点防火部位等情况。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根据消防部门及校内防火规定，认真查处各类违章肇事人员，并及时进行批评教育，情节严重、态度不好、屡教不改的有权予以通报批评，经济处罚直至追究刑事责任。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科长岗位职责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在处长的领导下，负责防火科的全面工作。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负责拟订年度消防工作计划，组织实施日常消防安全管理，制订消防安全制度和保障消防安全的操作规程并检查督促其落实。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组织全科人员学习消防法律法规，进行消防专业知识培训，不断提高业务水平。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负责拟定消防安全工作资金投入计划，组织落实保障方案，确保消防资金优化，器材配置合理。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负责定期对全校的消防设施、灭火器材和消防安全标志进行检查、维护和保养，确保疏散通道和安全出口畅通。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 xml:space="preserve">6. </w:t>
      </w:r>
      <w:r w:rsidRPr="004901B4">
        <w:rPr>
          <w:rFonts w:ascii="宋体" w:hAnsi="宋体" w:hint="eastAsia"/>
          <w:sz w:val="36"/>
          <w:szCs w:val="36"/>
        </w:rPr>
        <w:t>组织实施防火检查和火灾隐患整改工作，及时提出消防工作合理化建议。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负责义务消防队的管理和训练，定期进行消防培训，不断强化初起火灾的实战能力。同时，负责微型消防站的全面建设，严格落实相关管理规定。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在学校进行人员岗位优化调整时期，负责消防安全责任书的改签和补签工作。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负责师生员工的消防知识学习，灭火及逃生技能培训，加大消防宣传教育力度，组织应急疏散预案和火灾扑救程序的演练与实施。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完成领导交办的其他工作任务。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科员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贯彻执行《中华人民共和国消防法》等有关法律、法规以及学校防火安全管理规定。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开展防火安全宣传教育工作，提高师生员工消防安全意识。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督促、检查防火重点部位的防火安全工作，在校内进行全面的消防安全检查和抽查，督促各部门和单位落实安全责任和措施，督促整改火灾隐患。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组织义务队进行训练，培训各单位消防骨干和重点部位工作人员，定期进行消防演练。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组织、指挥扑救校内发生的初起火灾。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负责全校消防设施、设备和灭火器材的配置、管理和维护。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加强易燃、易爆和有毒等危险品的管理，指导相关单位规范使用程序，建立管理制度。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协助公安消防部门查处校内发生的火灾事故。</w:t>
      </w:r>
    </w:p>
    <w:p w:rsidR="00CD12A5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完成上级交办的其他工作任务。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综合科职责范围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负责保卫处工作计划、总结、请示、报告等文字材料的起草报批，协助处领导监督、检查、落实上级机关或领导的指示，督促、检查、落实保卫处的岗位职责。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负责处内文件的收发、登记、传阅、转送、催办以及文件的立卷归档管理，负责保管使用处内印章和介绍信。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负责保卫处各种会议的通知，会址准备和会议记录，做好会议文件的立卷归档工作。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负责来访的接待和来函的处理，重要情况及时向领导汇报，经常与各业务科室及时沟通信息。</w:t>
      </w:r>
    </w:p>
    <w:p w:rsidR="00CD12A5" w:rsidRPr="004901B4" w:rsidRDefault="00CD12A5" w:rsidP="00E3579E">
      <w:pPr>
        <w:ind w:leftChars="304" w:left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宣传报道处内先进人物和事迹。</w:t>
      </w:r>
      <w:r w:rsidRPr="004901B4">
        <w:rPr>
          <w:rFonts w:ascii="宋体"/>
          <w:sz w:val="36"/>
          <w:szCs w:val="36"/>
        </w:rPr>
        <w:br/>
      </w: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按时完成上级组织和公安机关布置的各种统计报表。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负责经费开支、报销，做好夜班费、通讯费、岗位津贴等领取及分发工作。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负责学生户籍的迁入及迁出工作，协助公安机关办理人员户籍变动的相关手续。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完成处领导交办的其他工作任务。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科长岗位职责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在处长的领导下，负责综合科的全面工作。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组织科内人员的进行理论学习和业务训练，不断提高综合素质。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协调上级业务主管部门、学校机关处室、各学院办公室和处内各科之间的关系，听取各方面的意见和建议，深入进行调研，保持有效的沟通渠道。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掌握处内人员的自然情况，熟悉各科的业务职责范围，清楚各项工作的基本程序，了解全面工作的进展情况。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</w:t>
      </w:r>
      <w:r w:rsidRPr="004901B4">
        <w:rPr>
          <w:rFonts w:ascii="宋体" w:hAnsi="宋体" w:hint="eastAsia"/>
          <w:sz w:val="36"/>
          <w:szCs w:val="36"/>
        </w:rPr>
        <w:t>负责处内文字材料的收集、整理和立档工作，组织撰写处内各种汇报材料、工作计划和总结报告等。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负责处内各种会议的筹备工作，及时下发会议通知，设置会议场地，做好会议记录。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负责接待处理学校内外人员及公安、司法和国家安全机关、安全生产监督部门和消防主管单位的来信来访工作。</w:t>
      </w:r>
    </w:p>
    <w:p w:rsidR="00CD12A5" w:rsidRDefault="00CD12A5" w:rsidP="00E3579E">
      <w:pPr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随时完成处领导交办的其他工作任务。</w:t>
      </w:r>
    </w:p>
    <w:p w:rsidR="00CD12A5" w:rsidRPr="004901B4" w:rsidRDefault="00CD12A5" w:rsidP="00E3579E">
      <w:pPr>
        <w:ind w:firstLineChars="200" w:firstLine="31680"/>
        <w:rPr>
          <w:rFonts w:ascii="宋体"/>
          <w:sz w:val="36"/>
          <w:szCs w:val="36"/>
        </w:rPr>
      </w:pPr>
    </w:p>
    <w:p w:rsidR="00CD12A5" w:rsidRDefault="00CD12A5" w:rsidP="00E3579E">
      <w:pPr>
        <w:jc w:val="center"/>
        <w:rPr>
          <w:rFonts w:ascii="宋体"/>
          <w:b/>
          <w:sz w:val="44"/>
          <w:szCs w:val="44"/>
        </w:rPr>
      </w:pPr>
      <w:r w:rsidRPr="004901B4">
        <w:rPr>
          <w:rFonts w:ascii="宋体" w:hAnsi="宋体" w:hint="eastAsia"/>
          <w:b/>
          <w:sz w:val="44"/>
          <w:szCs w:val="44"/>
        </w:rPr>
        <w:t>科员</w:t>
      </w:r>
      <w:r>
        <w:rPr>
          <w:rFonts w:ascii="宋体" w:hAnsi="宋体" w:hint="eastAsia"/>
          <w:b/>
          <w:sz w:val="44"/>
          <w:szCs w:val="44"/>
        </w:rPr>
        <w:t>岗位</w:t>
      </w:r>
      <w:r w:rsidRPr="004901B4">
        <w:rPr>
          <w:rFonts w:ascii="宋体" w:hAnsi="宋体" w:hint="eastAsia"/>
          <w:b/>
          <w:sz w:val="44"/>
          <w:szCs w:val="44"/>
        </w:rPr>
        <w:t>职责</w:t>
      </w:r>
    </w:p>
    <w:p w:rsidR="00CD12A5" w:rsidRPr="004901B4" w:rsidRDefault="00CD12A5" w:rsidP="00E3579E">
      <w:pPr>
        <w:jc w:val="center"/>
        <w:rPr>
          <w:rFonts w:ascii="宋体"/>
          <w:b/>
          <w:sz w:val="44"/>
          <w:szCs w:val="44"/>
        </w:rPr>
      </w:pP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1.</w:t>
      </w:r>
      <w:r w:rsidRPr="004901B4">
        <w:rPr>
          <w:rFonts w:ascii="宋体" w:hAnsi="宋体" w:hint="eastAsia"/>
          <w:sz w:val="36"/>
          <w:szCs w:val="36"/>
        </w:rPr>
        <w:t>协助科、处领导负责日常行政管理工作，检查督促各项任务的落实。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2.</w:t>
      </w:r>
      <w:r w:rsidRPr="004901B4">
        <w:rPr>
          <w:rFonts w:ascii="宋体" w:hAnsi="宋体" w:hint="eastAsia"/>
          <w:sz w:val="36"/>
          <w:szCs w:val="36"/>
        </w:rPr>
        <w:t>负责干部值班安排及日常管理</w:t>
      </w:r>
      <w:r w:rsidRPr="004901B4">
        <w:rPr>
          <w:rFonts w:ascii="宋体" w:hAnsi="宋体"/>
          <w:sz w:val="36"/>
          <w:szCs w:val="36"/>
        </w:rPr>
        <w:t>,</w:t>
      </w:r>
      <w:r w:rsidRPr="004901B4">
        <w:rPr>
          <w:rFonts w:ascii="宋体" w:hAnsi="宋体" w:hint="eastAsia"/>
          <w:sz w:val="36"/>
          <w:szCs w:val="36"/>
        </w:rPr>
        <w:t>全处考勤统计、财务计划、财务管理等工作。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3.</w:t>
      </w:r>
      <w:r w:rsidRPr="004901B4">
        <w:rPr>
          <w:rFonts w:ascii="宋体" w:hAnsi="宋体" w:hint="eastAsia"/>
          <w:sz w:val="36"/>
          <w:szCs w:val="36"/>
        </w:rPr>
        <w:t>管理处内装备器材和易耗品、办公用品、固定资产等。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4.</w:t>
      </w:r>
      <w:r w:rsidRPr="004901B4">
        <w:rPr>
          <w:rFonts w:ascii="宋体" w:hAnsi="宋体" w:hint="eastAsia"/>
          <w:sz w:val="36"/>
          <w:szCs w:val="36"/>
        </w:rPr>
        <w:t>负责文件、资料、信函的收发、管理、传阅、催办、清退。收集、整理业务资料、文书档案材料归档、借阅管理工作。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5.</w:t>
      </w:r>
      <w:r w:rsidRPr="004901B4">
        <w:rPr>
          <w:rFonts w:ascii="宋体" w:hAnsi="宋体" w:hint="eastAsia"/>
          <w:sz w:val="36"/>
          <w:szCs w:val="36"/>
        </w:rPr>
        <w:t>草拟处内请示、报告、简报、信息等，按时向上级报送各类材料和统计报表</w:t>
      </w:r>
      <w:r w:rsidRPr="004901B4">
        <w:rPr>
          <w:rFonts w:ascii="宋体" w:hAnsi="宋体"/>
          <w:sz w:val="36"/>
          <w:szCs w:val="36"/>
        </w:rPr>
        <w:t>,</w:t>
      </w:r>
      <w:r w:rsidRPr="004901B4">
        <w:rPr>
          <w:rFonts w:ascii="宋体" w:hAnsi="宋体" w:hint="eastAsia"/>
          <w:sz w:val="36"/>
          <w:szCs w:val="36"/>
        </w:rPr>
        <w:t>负责处内行政会议的通知、组织、记录工作。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6.</w:t>
      </w:r>
      <w:r w:rsidRPr="004901B4">
        <w:rPr>
          <w:rFonts w:ascii="宋体" w:hAnsi="宋体" w:hint="eastAsia"/>
          <w:sz w:val="36"/>
          <w:szCs w:val="36"/>
        </w:rPr>
        <w:t>负责保卫处网站的维护和管理。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7.</w:t>
      </w:r>
      <w:r w:rsidRPr="004901B4">
        <w:rPr>
          <w:rFonts w:ascii="宋体" w:hAnsi="宋体" w:hint="eastAsia"/>
          <w:sz w:val="36"/>
          <w:szCs w:val="36"/>
        </w:rPr>
        <w:t>协助公安机关管理师生员工户籍相关事宜，包括新生户口的迁入和毕业生户口的迁出工作，协调新生身份证的办理工作，以及户籍管理的宣传、解释和咨询工作。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8.</w:t>
      </w:r>
      <w:r w:rsidRPr="004901B4">
        <w:rPr>
          <w:rFonts w:ascii="宋体" w:hAnsi="宋体" w:hint="eastAsia"/>
          <w:sz w:val="36"/>
          <w:szCs w:val="36"/>
        </w:rPr>
        <w:t>协助地方政府对校内流动人口进行管理，督促校内用工单位录入流动人口信息，对户籍档案、流动人口资料进行整理存档。</w:t>
      </w:r>
    </w:p>
    <w:p w:rsidR="00CD12A5" w:rsidRPr="004901B4" w:rsidRDefault="00CD12A5" w:rsidP="00E3579E">
      <w:pPr>
        <w:spacing w:line="560" w:lineRule="exact"/>
        <w:ind w:firstLineChars="200" w:firstLine="31680"/>
        <w:rPr>
          <w:rFonts w:ascii="宋体"/>
          <w:sz w:val="36"/>
          <w:szCs w:val="36"/>
        </w:rPr>
      </w:pPr>
      <w:r w:rsidRPr="004901B4">
        <w:rPr>
          <w:rFonts w:ascii="宋体" w:hAnsi="宋体"/>
          <w:sz w:val="36"/>
          <w:szCs w:val="36"/>
        </w:rPr>
        <w:t>9.</w:t>
      </w:r>
      <w:r w:rsidRPr="004901B4">
        <w:rPr>
          <w:rFonts w:ascii="宋体" w:hAnsi="宋体" w:hint="eastAsia"/>
          <w:sz w:val="36"/>
          <w:szCs w:val="36"/>
        </w:rPr>
        <w:t>为师生出国、招聘和入伍等事宜出具各类证明和政审材料。</w:t>
      </w:r>
    </w:p>
    <w:p w:rsidR="00CD12A5" w:rsidRDefault="00CD12A5" w:rsidP="00E3579E">
      <w:pPr>
        <w:spacing w:line="560" w:lineRule="exact"/>
        <w:ind w:firstLineChars="200" w:firstLine="31680"/>
      </w:pPr>
      <w:r w:rsidRPr="004901B4">
        <w:rPr>
          <w:rFonts w:ascii="宋体" w:hAnsi="宋体"/>
          <w:sz w:val="36"/>
          <w:szCs w:val="36"/>
        </w:rPr>
        <w:t>10.</w:t>
      </w:r>
      <w:r w:rsidRPr="004901B4">
        <w:rPr>
          <w:rFonts w:ascii="宋体" w:hAnsi="宋体" w:hint="eastAsia"/>
          <w:sz w:val="36"/>
          <w:szCs w:val="36"/>
        </w:rPr>
        <w:t>完成上级交办的其它工作任务。</w:t>
      </w:r>
    </w:p>
    <w:sectPr w:rsidR="00CD12A5" w:rsidSect="00DD6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2A5" w:rsidRDefault="00CD12A5" w:rsidP="00DE6FA9">
      <w:r>
        <w:separator/>
      </w:r>
    </w:p>
  </w:endnote>
  <w:endnote w:type="continuationSeparator" w:id="0">
    <w:p w:rsidR="00CD12A5" w:rsidRDefault="00CD12A5" w:rsidP="00DE6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2A5" w:rsidRDefault="00CD12A5" w:rsidP="00DE6FA9">
      <w:r>
        <w:separator/>
      </w:r>
    </w:p>
  </w:footnote>
  <w:footnote w:type="continuationSeparator" w:id="0">
    <w:p w:rsidR="00CD12A5" w:rsidRDefault="00CD12A5" w:rsidP="00DE6F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FA9"/>
    <w:rsid w:val="00374597"/>
    <w:rsid w:val="004901B4"/>
    <w:rsid w:val="00A3390B"/>
    <w:rsid w:val="00A94C36"/>
    <w:rsid w:val="00BE5A28"/>
    <w:rsid w:val="00C54C6F"/>
    <w:rsid w:val="00CD12A5"/>
    <w:rsid w:val="00DD6B63"/>
    <w:rsid w:val="00DE6FA9"/>
    <w:rsid w:val="00E3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A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E6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6FA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E6FA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E6FA9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21</Pages>
  <Words>1161</Words>
  <Characters>6622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2017-12-08T12:46:00Z</dcterms:created>
  <dcterms:modified xsi:type="dcterms:W3CDTF">2017-12-10T12:45:00Z</dcterms:modified>
</cp:coreProperties>
</file>