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57" w:rsidRDefault="00BF6257" w:rsidP="002538BC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2018</w:t>
      </w:r>
      <w:r>
        <w:rPr>
          <w:rFonts w:ascii="宋体" w:hAnsi="宋体" w:hint="eastAsia"/>
          <w:b/>
          <w:sz w:val="36"/>
          <w:szCs w:val="36"/>
        </w:rPr>
        <w:t>年吉林省专业技术资格表（正高级实验师）</w:t>
      </w:r>
    </w:p>
    <w:p w:rsidR="00BF6257" w:rsidRPr="002538BC" w:rsidRDefault="00BF6257" w:rsidP="002538BC">
      <w:pPr>
        <w:spacing w:line="380" w:lineRule="exact"/>
        <w:rPr>
          <w:rFonts w:ascii="宋体"/>
          <w:b/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>
              <w:txbxContent>
                <w:p w:rsidR="00BF6257" w:rsidRDefault="00BF6257"/>
              </w:txbxContent>
            </v:textbox>
            <w10:wrap anchorx="page" anchory="page"/>
          </v:shape>
        </w:pict>
      </w:r>
      <w:r w:rsidRPr="002538BC">
        <w:rPr>
          <w:rFonts w:ascii="宋体" w:hAnsi="宋体" w:hint="eastAsia"/>
          <w:b/>
          <w:sz w:val="24"/>
          <w:szCs w:val="24"/>
        </w:rPr>
        <w:t>工作单位：</w: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ascii="宋体" w:hAnsi="宋体" w:hint="eastAsia"/>
          <w:b/>
          <w:sz w:val="24"/>
          <w:szCs w:val="24"/>
        </w:rPr>
        <w:t>评审编号：</w:t>
      </w:r>
      <w:bookmarkStart w:id="0" w:name="_GoBack"/>
      <w:bookmarkEnd w:id="0"/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39"/>
        <w:gridCol w:w="1030"/>
        <w:gridCol w:w="211"/>
        <w:gridCol w:w="776"/>
        <w:gridCol w:w="571"/>
        <w:gridCol w:w="184"/>
        <w:gridCol w:w="380"/>
        <w:gridCol w:w="713"/>
        <w:gridCol w:w="573"/>
        <w:gridCol w:w="846"/>
        <w:gridCol w:w="1643"/>
        <w:gridCol w:w="238"/>
        <w:gridCol w:w="487"/>
        <w:gridCol w:w="1049"/>
      </w:tblGrid>
      <w:tr w:rsidR="00BF6257" w:rsidTr="00B0184B">
        <w:trPr>
          <w:trHeight w:hRule="exact" w:val="454"/>
        </w:trPr>
        <w:tc>
          <w:tcPr>
            <w:tcW w:w="939" w:type="dxa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1" w:type="dxa"/>
            <w:gridSpan w:val="2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5" w:type="dxa"/>
            <w:gridSpan w:val="5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rightChars="-40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BF6257" w:rsidTr="00B0184B">
        <w:trPr>
          <w:trHeight w:hRule="exact" w:val="619"/>
        </w:trPr>
        <w:tc>
          <w:tcPr>
            <w:tcW w:w="939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1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拟评审专业技术资格</w:t>
            </w:r>
          </w:p>
        </w:tc>
        <w:tc>
          <w:tcPr>
            <w:tcW w:w="248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 w:rsidTr="00B0184B">
        <w:trPr>
          <w:trHeight w:val="300"/>
        </w:trPr>
        <w:tc>
          <w:tcPr>
            <w:tcW w:w="939" w:type="dxa"/>
            <w:vMerge w:val="restart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1643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 w:rsidTr="00B0184B">
        <w:trPr>
          <w:trHeight w:val="315"/>
        </w:trPr>
        <w:tc>
          <w:tcPr>
            <w:tcW w:w="939" w:type="dxa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受聘时间</w:t>
            </w:r>
          </w:p>
        </w:tc>
        <w:tc>
          <w:tcPr>
            <w:tcW w:w="1643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 w:rsidTr="000945CC">
        <w:trPr>
          <w:trHeight w:val="1080"/>
        </w:trPr>
        <w:tc>
          <w:tcPr>
            <w:tcW w:w="2180" w:type="dxa"/>
            <w:gridSpan w:val="3"/>
            <w:tcBorders>
              <w:bottom w:val="single" w:sz="12" w:space="0" w:color="auto"/>
            </w:tcBorders>
            <w:vAlign w:val="center"/>
          </w:tcPr>
          <w:p w:rsidR="00BF6257" w:rsidRDefault="00BF6257" w:rsidP="00B0184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人才奖项称号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sz="12" w:space="0" w:color="auto"/>
            </w:tcBorders>
            <w:vAlign w:val="center"/>
          </w:tcPr>
          <w:p w:rsidR="00BF6257" w:rsidRDefault="00BF6257" w:rsidP="00B0184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获奖时间</w:t>
            </w:r>
          </w:p>
        </w:tc>
        <w:tc>
          <w:tcPr>
            <w:tcW w:w="2489" w:type="dxa"/>
            <w:gridSpan w:val="2"/>
            <w:tcBorders>
              <w:bottom w:val="single" w:sz="12" w:space="0" w:color="auto"/>
            </w:tcBorders>
            <w:vAlign w:val="center"/>
          </w:tcPr>
          <w:p w:rsidR="00BF6257" w:rsidRDefault="00BF6257" w:rsidP="0017725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BF6257" w:rsidTr="00B0184B">
        <w:trPr>
          <w:trHeight w:val="454"/>
        </w:trPr>
        <w:tc>
          <w:tcPr>
            <w:tcW w:w="939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2" w:type="dxa"/>
            <w:gridSpan w:val="6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8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9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BF6257" w:rsidTr="00B0184B">
        <w:trPr>
          <w:trHeight w:val="454"/>
        </w:trPr>
        <w:tc>
          <w:tcPr>
            <w:tcW w:w="939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 w:rsidTr="00B0184B">
        <w:trPr>
          <w:trHeight w:val="454"/>
        </w:trPr>
        <w:tc>
          <w:tcPr>
            <w:tcW w:w="939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 w:rsidTr="00B0184B">
        <w:trPr>
          <w:trHeight w:val="454"/>
        </w:trPr>
        <w:tc>
          <w:tcPr>
            <w:tcW w:w="939" w:type="dxa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BF6257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7" w:type="dxa"/>
            <w:gridSpan w:val="4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BF6257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 w:rsidTr="00B0184B">
        <w:trPr>
          <w:trHeight w:val="454"/>
        </w:trPr>
        <w:tc>
          <w:tcPr>
            <w:tcW w:w="1969" w:type="dxa"/>
            <w:gridSpan w:val="2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tcBorders>
              <w:bottom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BF6257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0" w:type="dxa"/>
            <w:gridSpan w:val="4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6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BF6257" w:rsidTr="00B0184B">
        <w:trPr>
          <w:trHeight w:val="454"/>
        </w:trPr>
        <w:tc>
          <w:tcPr>
            <w:tcW w:w="1969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BF6257">
        <w:trPr>
          <w:trHeight w:hRule="exact" w:val="1531"/>
        </w:trPr>
        <w:tc>
          <w:tcPr>
            <w:tcW w:w="9640" w:type="dxa"/>
            <w:gridSpan w:val="14"/>
            <w:tcBorders>
              <w:bottom w:val="single" w:sz="12" w:space="0" w:color="auto"/>
            </w:tcBorders>
            <w:vAlign w:val="center"/>
          </w:tcPr>
          <w:p w:rsidR="00BF6257" w:rsidRDefault="00BF6257" w:rsidP="00BF6257">
            <w:pPr>
              <w:ind w:firstLineChars="200" w:firstLine="31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BF6257" w:rsidRDefault="00BF6257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BF6257" w:rsidRDefault="00BF6257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BF6257">
        <w:trPr>
          <w:trHeight w:val="454"/>
        </w:trPr>
        <w:tc>
          <w:tcPr>
            <w:tcW w:w="9640" w:type="dxa"/>
            <w:gridSpan w:val="14"/>
            <w:tcBorders>
              <w:top w:val="single" w:sz="12" w:space="0" w:color="auto"/>
            </w:tcBorders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BF6257">
        <w:trPr>
          <w:trHeight w:val="340"/>
        </w:trPr>
        <w:tc>
          <w:tcPr>
            <w:tcW w:w="9640" w:type="dxa"/>
            <w:gridSpan w:val="14"/>
            <w:tcBorders>
              <w:bottom w:val="single" w:sz="12" w:space="0" w:color="auto"/>
            </w:tcBorders>
            <w:vAlign w:val="center"/>
          </w:tcPr>
          <w:p w:rsidR="00BF6257" w:rsidRDefault="00BF6257" w:rsidP="00BF6257">
            <w:pPr>
              <w:ind w:firstLineChars="1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BF6257" w:rsidRDefault="00BF6257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BF6257" w:rsidRDefault="00BF6257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BF6257" w:rsidRDefault="00BF6257" w:rsidP="00BF6257">
            <w:pPr>
              <w:ind w:firstLineChars="2600" w:firstLine="3168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BF6257" w:rsidRDefault="00BF6257" w:rsidP="00617988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BF6257" w:rsidRDefault="00BF6257" w:rsidP="00617988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BF6257" w:rsidRDefault="00BF6257" w:rsidP="00617988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BF6257">
        <w:trPr>
          <w:trHeight w:val="2224"/>
          <w:jc w:val="center"/>
        </w:trPr>
        <w:tc>
          <w:tcPr>
            <w:tcW w:w="4782" w:type="dxa"/>
          </w:tcPr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 w:rsidP="00BF6257">
            <w:pPr>
              <w:ind w:firstLineChars="135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BF6257" w:rsidRDefault="00BF6257" w:rsidP="00BF6257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BF6257" w:rsidRDefault="00BF6257" w:rsidP="00BF6257">
            <w:pPr>
              <w:widowControl/>
              <w:ind w:firstLineChars="130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BF6257">
        <w:trPr>
          <w:trHeight w:val="2325"/>
          <w:jc w:val="center"/>
        </w:trPr>
        <w:tc>
          <w:tcPr>
            <w:tcW w:w="4782" w:type="dxa"/>
          </w:tcPr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BF6257" w:rsidRDefault="00BF6257" w:rsidP="00BF6257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BF6257" w:rsidRDefault="00BF6257" w:rsidP="00BF6257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BF6257" w:rsidRDefault="00BF6257" w:rsidP="00BF6257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BF6257" w:rsidRDefault="00BF6257" w:rsidP="00BF6257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BF6257" w:rsidRDefault="00BF6257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BF6257">
        <w:trPr>
          <w:trHeight w:val="385"/>
        </w:trPr>
        <w:tc>
          <w:tcPr>
            <w:tcW w:w="648" w:type="dxa"/>
            <w:vMerge w:val="restart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BF6257" w:rsidRDefault="00BF6257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BF6257" w:rsidRDefault="00BF625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BF6257">
        <w:trPr>
          <w:trHeight w:val="385"/>
        </w:trPr>
        <w:tc>
          <w:tcPr>
            <w:tcW w:w="648" w:type="dxa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BF6257" w:rsidRDefault="00BF6257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BF6257">
        <w:trPr>
          <w:trHeight w:val="438"/>
        </w:trPr>
        <w:tc>
          <w:tcPr>
            <w:tcW w:w="654" w:type="dxa"/>
            <w:gridSpan w:val="2"/>
            <w:vAlign w:val="center"/>
          </w:tcPr>
          <w:p w:rsidR="00BF6257" w:rsidRDefault="00BF6257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BF6257" w:rsidRDefault="00BF6257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F6257" w:rsidRDefault="00BF6257" w:rsidP="00BF6257">
            <w:pPr>
              <w:ind w:leftChars="-17" w:left="316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BF6257" w:rsidRDefault="00BF6257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BF6257" w:rsidRDefault="00BF6257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BF6257">
        <w:trPr>
          <w:trHeight w:val="2070"/>
          <w:jc w:val="center"/>
        </w:trPr>
        <w:tc>
          <w:tcPr>
            <w:tcW w:w="9678" w:type="dxa"/>
          </w:tcPr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BF6257" w:rsidRDefault="00BF625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BF6257" w:rsidRDefault="00BF6257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BF6257" w:rsidRDefault="00BF6257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BF6257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BF6257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F6257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BF6257" w:rsidRDefault="00BF6257" w:rsidP="00BF6257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</w:p>
          <w:p w:rsidR="00BF6257" w:rsidRDefault="00BF6257" w:rsidP="00BF6257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BF6257" w:rsidRDefault="00BF6257" w:rsidP="00BF6257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BF6257" w:rsidRDefault="00BF6257" w:rsidP="00BF6257">
            <w:pPr>
              <w:spacing w:line="300" w:lineRule="exact"/>
              <w:ind w:rightChars="-38" w:right="31680" w:firstLineChars="2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BF6257" w:rsidRDefault="00BF6257" w:rsidP="00BF6257">
            <w:pPr>
              <w:spacing w:line="300" w:lineRule="exact"/>
              <w:ind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BF6257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BF6257" w:rsidRDefault="00BF6257" w:rsidP="00BF6257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BF6257" w:rsidRDefault="00BF6257" w:rsidP="00BF6257">
            <w:pPr>
              <w:wordWrap w:val="0"/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BF6257" w:rsidRDefault="00BF6257" w:rsidP="00BF6257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F6257" w:rsidRDefault="00BF6257">
      <w:pPr>
        <w:rPr>
          <w:rFonts w:ascii="宋体"/>
          <w:b/>
          <w:sz w:val="44"/>
          <w:szCs w:val="44"/>
        </w:rPr>
      </w:pPr>
    </w:p>
    <w:sectPr w:rsidR="00BF6257" w:rsidSect="00812859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257" w:rsidRDefault="00BF6257" w:rsidP="00812859">
      <w:r>
        <w:separator/>
      </w:r>
    </w:p>
  </w:endnote>
  <w:endnote w:type="continuationSeparator" w:id="0">
    <w:p w:rsidR="00BF6257" w:rsidRDefault="00BF6257" w:rsidP="00812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257" w:rsidRDefault="00BF6257">
    <w:pPr>
      <w:pStyle w:val="Footer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257" w:rsidRDefault="00BF6257">
    <w:pPr>
      <w:pStyle w:val="Footer"/>
      <w:tabs>
        <w:tab w:val="clear" w:pos="4153"/>
        <w:tab w:val="clear" w:pos="8306"/>
        <w:tab w:val="center" w:pos="4819"/>
        <w:tab w:val="right" w:pos="9638"/>
      </w:tabs>
    </w:pPr>
    <w:r>
      <w:tab/>
      <w:t>1</w:t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257" w:rsidRDefault="00BF6257" w:rsidP="00812859">
      <w:r>
        <w:separator/>
      </w:r>
    </w:p>
  </w:footnote>
  <w:footnote w:type="continuationSeparator" w:id="0">
    <w:p w:rsidR="00BF6257" w:rsidRDefault="00BF6257" w:rsidP="008128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16AD7"/>
    <w:rsid w:val="00052DD3"/>
    <w:rsid w:val="00074759"/>
    <w:rsid w:val="000945CC"/>
    <w:rsid w:val="000B0CC2"/>
    <w:rsid w:val="000B6D55"/>
    <w:rsid w:val="000D5C56"/>
    <w:rsid w:val="000F379C"/>
    <w:rsid w:val="00100036"/>
    <w:rsid w:val="00114CEC"/>
    <w:rsid w:val="0013155A"/>
    <w:rsid w:val="00177253"/>
    <w:rsid w:val="0017732A"/>
    <w:rsid w:val="00180374"/>
    <w:rsid w:val="001837C1"/>
    <w:rsid w:val="00190774"/>
    <w:rsid w:val="0019134F"/>
    <w:rsid w:val="00193B19"/>
    <w:rsid w:val="001A1390"/>
    <w:rsid w:val="001D1424"/>
    <w:rsid w:val="002538BC"/>
    <w:rsid w:val="002D77CA"/>
    <w:rsid w:val="002E392A"/>
    <w:rsid w:val="00323F58"/>
    <w:rsid w:val="00341A7D"/>
    <w:rsid w:val="00356B00"/>
    <w:rsid w:val="00395BC2"/>
    <w:rsid w:val="003A08D4"/>
    <w:rsid w:val="003A115C"/>
    <w:rsid w:val="003C5971"/>
    <w:rsid w:val="003F3430"/>
    <w:rsid w:val="00432A8D"/>
    <w:rsid w:val="00445C62"/>
    <w:rsid w:val="00455EC0"/>
    <w:rsid w:val="00455FFD"/>
    <w:rsid w:val="0046117D"/>
    <w:rsid w:val="004B7E33"/>
    <w:rsid w:val="004C05B5"/>
    <w:rsid w:val="004E4E14"/>
    <w:rsid w:val="004E6C35"/>
    <w:rsid w:val="00502AF1"/>
    <w:rsid w:val="0055015C"/>
    <w:rsid w:val="00550B96"/>
    <w:rsid w:val="0056562F"/>
    <w:rsid w:val="0061290B"/>
    <w:rsid w:val="00617988"/>
    <w:rsid w:val="0063706D"/>
    <w:rsid w:val="006464FC"/>
    <w:rsid w:val="006C7FD7"/>
    <w:rsid w:val="006F3AE5"/>
    <w:rsid w:val="007047B3"/>
    <w:rsid w:val="007233FB"/>
    <w:rsid w:val="007B1449"/>
    <w:rsid w:val="007F2A61"/>
    <w:rsid w:val="00812859"/>
    <w:rsid w:val="00842F88"/>
    <w:rsid w:val="0089313B"/>
    <w:rsid w:val="008D15C2"/>
    <w:rsid w:val="00944BCE"/>
    <w:rsid w:val="00946265"/>
    <w:rsid w:val="009B3906"/>
    <w:rsid w:val="009E5A8E"/>
    <w:rsid w:val="00A26061"/>
    <w:rsid w:val="00A5707B"/>
    <w:rsid w:val="00A60A6E"/>
    <w:rsid w:val="00A72EBC"/>
    <w:rsid w:val="00AC4347"/>
    <w:rsid w:val="00B0184B"/>
    <w:rsid w:val="00B121A3"/>
    <w:rsid w:val="00B708BD"/>
    <w:rsid w:val="00BB74A7"/>
    <w:rsid w:val="00BD1540"/>
    <w:rsid w:val="00BF1BCD"/>
    <w:rsid w:val="00BF6257"/>
    <w:rsid w:val="00C252D4"/>
    <w:rsid w:val="00C367DD"/>
    <w:rsid w:val="00C42E65"/>
    <w:rsid w:val="00C720D0"/>
    <w:rsid w:val="00C963A0"/>
    <w:rsid w:val="00CA0B3C"/>
    <w:rsid w:val="00CD37EB"/>
    <w:rsid w:val="00CD4258"/>
    <w:rsid w:val="00D33BA4"/>
    <w:rsid w:val="00D57BA6"/>
    <w:rsid w:val="00D64173"/>
    <w:rsid w:val="00D8413B"/>
    <w:rsid w:val="00D90429"/>
    <w:rsid w:val="00DA75C8"/>
    <w:rsid w:val="00DE6DB8"/>
    <w:rsid w:val="00E1003C"/>
    <w:rsid w:val="00E15803"/>
    <w:rsid w:val="00E15A5F"/>
    <w:rsid w:val="00E6345D"/>
    <w:rsid w:val="00EA2A80"/>
    <w:rsid w:val="00ED3C6F"/>
    <w:rsid w:val="00ED5447"/>
    <w:rsid w:val="00ED664F"/>
    <w:rsid w:val="00ED75CA"/>
    <w:rsid w:val="00EF07DC"/>
    <w:rsid w:val="00F54124"/>
    <w:rsid w:val="00F868D3"/>
    <w:rsid w:val="00FA47A5"/>
    <w:rsid w:val="00FB3DEB"/>
    <w:rsid w:val="00FB58DA"/>
    <w:rsid w:val="30B1218C"/>
    <w:rsid w:val="71140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85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1285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85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12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2859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2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2859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81285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225</Words>
  <Characters>1289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tclsevers</cp:lastModifiedBy>
  <cp:revision>42</cp:revision>
  <cp:lastPrinted>2016-05-19T02:17:00Z</cp:lastPrinted>
  <dcterms:created xsi:type="dcterms:W3CDTF">2016-05-16T03:28:00Z</dcterms:created>
  <dcterms:modified xsi:type="dcterms:W3CDTF">2018-09-10T02:26:00Z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