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49" w:rsidRDefault="00C81049" w:rsidP="007546CE">
      <w:pPr>
        <w:rPr>
          <w:rFonts w:ascii="微软雅黑" w:eastAsia="微软雅黑" w:hAnsi="微软雅黑"/>
          <w:b/>
          <w:color w:val="000000"/>
          <w:kern w:val="0"/>
          <w:sz w:val="28"/>
          <w:szCs w:val="28"/>
        </w:rPr>
      </w:pPr>
      <w:r>
        <w:rPr>
          <w:rFonts w:ascii="微软雅黑" w:eastAsia="微软雅黑" w:hAnsi="微软雅黑" w:hint="eastAsia"/>
          <w:b/>
          <w:color w:val="000000"/>
          <w:kern w:val="0"/>
          <w:sz w:val="28"/>
          <w:szCs w:val="28"/>
        </w:rPr>
        <w:t>附件</w:t>
      </w:r>
      <w:r>
        <w:rPr>
          <w:rFonts w:ascii="微软雅黑" w:eastAsia="微软雅黑" w:hAnsi="微软雅黑"/>
          <w:b/>
          <w:color w:val="000000"/>
          <w:kern w:val="0"/>
          <w:sz w:val="28"/>
          <w:szCs w:val="28"/>
        </w:rPr>
        <w:t xml:space="preserve">2        </w:t>
      </w:r>
      <w:bookmarkStart w:id="0" w:name="_GoBack"/>
      <w:bookmarkEnd w:id="0"/>
    </w:p>
    <w:p w:rsidR="00C81049" w:rsidRPr="00FA7E92" w:rsidRDefault="00C81049" w:rsidP="007546CE">
      <w:pPr>
        <w:jc w:val="center"/>
        <w:rPr>
          <w:color w:val="000000"/>
          <w:szCs w:val="21"/>
        </w:rPr>
      </w:pPr>
      <w:r w:rsidRPr="00FA7E92">
        <w:rPr>
          <w:rFonts w:hint="eastAsia"/>
          <w:b/>
          <w:color w:val="000000"/>
          <w:sz w:val="32"/>
          <w:szCs w:val="32"/>
        </w:rPr>
        <w:t>创新创业</w:t>
      </w:r>
      <w:r>
        <w:rPr>
          <w:rFonts w:hint="eastAsia"/>
          <w:b/>
          <w:color w:val="000000"/>
          <w:sz w:val="32"/>
          <w:szCs w:val="32"/>
        </w:rPr>
        <w:t>指导教师专题</w:t>
      </w:r>
      <w:r w:rsidRPr="00FA7E92">
        <w:rPr>
          <w:rFonts w:hint="eastAsia"/>
          <w:b/>
          <w:color w:val="000000"/>
          <w:sz w:val="32"/>
          <w:szCs w:val="32"/>
        </w:rPr>
        <w:t>培训</w:t>
      </w:r>
      <w:r>
        <w:rPr>
          <w:rFonts w:hint="eastAsia"/>
          <w:b/>
          <w:color w:val="000000"/>
          <w:sz w:val="32"/>
          <w:szCs w:val="32"/>
        </w:rPr>
        <w:t>申</w:t>
      </w:r>
      <w:r w:rsidRPr="00FA7E92">
        <w:rPr>
          <w:rFonts w:hint="eastAsia"/>
          <w:b/>
          <w:color w:val="000000"/>
          <w:sz w:val="32"/>
          <w:szCs w:val="32"/>
        </w:rPr>
        <w:t>报表</w:t>
      </w:r>
    </w:p>
    <w:tbl>
      <w:tblPr>
        <w:tblW w:w="89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606"/>
        <w:gridCol w:w="1259"/>
        <w:gridCol w:w="901"/>
        <w:gridCol w:w="1080"/>
        <w:gridCol w:w="1079"/>
        <w:gridCol w:w="361"/>
        <w:gridCol w:w="1440"/>
        <w:gridCol w:w="1272"/>
      </w:tblGrid>
      <w:tr w:rsidR="00C81049" w:rsidRPr="00FA7E92" w:rsidTr="00B7094E">
        <w:trPr>
          <w:cantSplit/>
          <w:trHeight w:val="510"/>
          <w:jc w:val="center"/>
        </w:trPr>
        <w:tc>
          <w:tcPr>
            <w:tcW w:w="1606" w:type="dxa"/>
            <w:tcBorders>
              <w:bottom w:val="nil"/>
              <w:right w:val="nil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姓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FA7E92">
              <w:rPr>
                <w:rFonts w:hint="eastAsia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性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>别</w:t>
            </w:r>
            <w:r w:rsidRPr="00FA7E9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出生年月</w:t>
            </w:r>
            <w:r w:rsidRPr="00FA7E9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B7094E">
        <w:trPr>
          <w:cantSplit/>
          <w:trHeight w:val="510"/>
          <w:jc w:val="center"/>
        </w:trPr>
        <w:tc>
          <w:tcPr>
            <w:tcW w:w="1606" w:type="dxa"/>
            <w:tcBorders>
              <w:bottom w:val="nil"/>
            </w:tcBorders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单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FA7E92">
              <w:rPr>
                <w:rFonts w:hint="eastAsia"/>
                <w:color w:val="000000"/>
                <w:sz w:val="28"/>
                <w:szCs w:val="28"/>
              </w:rPr>
              <w:t>位</w:t>
            </w:r>
          </w:p>
        </w:tc>
        <w:tc>
          <w:tcPr>
            <w:tcW w:w="7392" w:type="dxa"/>
            <w:gridSpan w:val="7"/>
            <w:vAlign w:val="center"/>
          </w:tcPr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B7094E">
        <w:trPr>
          <w:cantSplit/>
          <w:trHeight w:val="720"/>
          <w:jc w:val="center"/>
        </w:trPr>
        <w:tc>
          <w:tcPr>
            <w:tcW w:w="16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 w:rsidP="00FA7E92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职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FA7E92">
              <w:rPr>
                <w:rFonts w:hint="eastAsia"/>
                <w:color w:val="000000"/>
                <w:sz w:val="28"/>
                <w:szCs w:val="28"/>
              </w:rPr>
              <w:t>称</w:t>
            </w:r>
          </w:p>
        </w:tc>
        <w:tc>
          <w:tcPr>
            <w:tcW w:w="32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职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务</w:t>
            </w:r>
          </w:p>
        </w:tc>
        <w:tc>
          <w:tcPr>
            <w:tcW w:w="27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B7094E">
        <w:trPr>
          <w:cantSplit/>
          <w:trHeight w:val="510"/>
          <w:jc w:val="center"/>
        </w:trPr>
        <w:tc>
          <w:tcPr>
            <w:tcW w:w="1606" w:type="dxa"/>
            <w:tcBorders>
              <w:top w:val="single" w:sz="4" w:space="0" w:color="auto"/>
              <w:bottom w:val="nil"/>
            </w:tcBorders>
            <w:vAlign w:val="center"/>
          </w:tcPr>
          <w:p w:rsidR="00C81049" w:rsidRPr="00FA7E92" w:rsidRDefault="00C81049" w:rsidP="00FA7E92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所学专业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学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位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B7094E">
        <w:trPr>
          <w:cantSplit/>
          <w:trHeight w:val="765"/>
          <w:jc w:val="center"/>
        </w:trPr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邮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箱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Q    Q</w:t>
            </w:r>
          </w:p>
        </w:tc>
        <w:tc>
          <w:tcPr>
            <w:tcW w:w="27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B7094E">
        <w:trPr>
          <w:cantSplit/>
          <w:trHeight w:val="765"/>
          <w:jc w:val="center"/>
        </w:trPr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1049" w:rsidRPr="00FA7E92" w:rsidRDefault="00C81049" w:rsidP="00FA7E92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手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机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B7094E">
        <w:trPr>
          <w:cantSplit/>
          <w:trHeight w:val="3419"/>
          <w:jc w:val="center"/>
        </w:trPr>
        <w:tc>
          <w:tcPr>
            <w:tcW w:w="1606" w:type="dxa"/>
            <w:tcBorders>
              <w:top w:val="single" w:sz="4" w:space="0" w:color="auto"/>
              <w:bottom w:val="nil"/>
            </w:tcBorders>
            <w:vAlign w:val="center"/>
          </w:tcPr>
          <w:p w:rsidR="00C81049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指导学生</w:t>
            </w:r>
          </w:p>
          <w:p w:rsidR="00C81049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参加创新</w:t>
            </w:r>
          </w:p>
          <w:p w:rsidR="00C81049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创业竞赛</w:t>
            </w:r>
          </w:p>
          <w:p w:rsidR="00C81049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或从事创</w:t>
            </w:r>
          </w:p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新创业教</w:t>
            </w:r>
          </w:p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  <w:r w:rsidRPr="00FA7E92">
              <w:rPr>
                <w:rFonts w:hint="eastAsia"/>
                <w:color w:val="000000"/>
                <w:sz w:val="28"/>
                <w:szCs w:val="28"/>
              </w:rPr>
              <w:t>育经历</w:t>
            </w:r>
          </w:p>
          <w:p w:rsidR="00C81049" w:rsidRPr="00FA7E92" w:rsidRDefault="00C81049" w:rsidP="00FA7E92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vAlign w:val="center"/>
          </w:tcPr>
          <w:p w:rsidR="00C81049" w:rsidRPr="00FA7E92" w:rsidRDefault="00C81049">
            <w:pPr>
              <w:ind w:left="1800" w:hanging="1800"/>
              <w:rPr>
                <w:color w:val="000000"/>
                <w:sz w:val="28"/>
                <w:szCs w:val="28"/>
              </w:rPr>
            </w:pPr>
          </w:p>
        </w:tc>
      </w:tr>
      <w:tr w:rsidR="00C81049" w:rsidRPr="00FA7E92" w:rsidTr="00741023">
        <w:trPr>
          <w:cantSplit/>
          <w:trHeight w:val="510"/>
          <w:jc w:val="center"/>
        </w:trPr>
        <w:tc>
          <w:tcPr>
            <w:tcW w:w="8998" w:type="dxa"/>
            <w:gridSpan w:val="8"/>
            <w:vAlign w:val="center"/>
          </w:tcPr>
          <w:p w:rsidR="00C81049" w:rsidRDefault="00C81049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教学单位意见</w:t>
            </w:r>
            <w:r w:rsidRPr="00FA7E92">
              <w:rPr>
                <w:rFonts w:hint="eastAsia"/>
                <w:color w:val="000000"/>
                <w:sz w:val="28"/>
                <w:szCs w:val="28"/>
              </w:rPr>
              <w:t>：</w:t>
            </w:r>
          </w:p>
          <w:p w:rsidR="00C81049" w:rsidRDefault="00C81049" w:rsidP="00C81049">
            <w:pPr>
              <w:ind w:firstLineChars="2600" w:firstLine="3168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单位盖章</w:t>
            </w:r>
          </w:p>
          <w:p w:rsidR="00C81049" w:rsidRPr="00FA7E92" w:rsidRDefault="00C81049" w:rsidP="00C81049">
            <w:pPr>
              <w:ind w:firstLineChars="1100" w:firstLine="3168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主管领导签字：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  <w:tr w:rsidR="00C81049" w:rsidRPr="00FA7E92" w:rsidTr="007546CE">
        <w:trPr>
          <w:cantSplit/>
          <w:trHeight w:val="510"/>
          <w:jc w:val="center"/>
        </w:trPr>
        <w:tc>
          <w:tcPr>
            <w:tcW w:w="2865" w:type="dxa"/>
            <w:gridSpan w:val="2"/>
            <w:tcBorders>
              <w:right w:val="single" w:sz="4" w:space="0" w:color="auto"/>
            </w:tcBorders>
            <w:vAlign w:val="center"/>
          </w:tcPr>
          <w:p w:rsidR="00C81049" w:rsidRDefault="00C81049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教务处审核意见</w:t>
            </w:r>
          </w:p>
          <w:p w:rsidR="00C81049" w:rsidRDefault="00C81049">
            <w:pPr>
              <w:rPr>
                <w:color w:val="000000"/>
                <w:sz w:val="28"/>
                <w:szCs w:val="28"/>
              </w:rPr>
            </w:pPr>
          </w:p>
          <w:p w:rsidR="00C81049" w:rsidRPr="00FA7E92" w:rsidRDefault="00C81049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盖章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30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049" w:rsidRDefault="00C81049">
            <w:pPr>
              <w:widowControl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教师发展中心</w:t>
            </w:r>
          </w:p>
          <w:p w:rsidR="00C81049" w:rsidRDefault="00C81049">
            <w:pPr>
              <w:widowControl/>
              <w:jc w:val="left"/>
              <w:rPr>
                <w:color w:val="000000"/>
                <w:sz w:val="28"/>
                <w:szCs w:val="28"/>
              </w:rPr>
            </w:pPr>
          </w:p>
          <w:p w:rsidR="00C81049" w:rsidRPr="00FA7E92" w:rsidRDefault="00C81049" w:rsidP="007546CE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盖章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3073" w:type="dxa"/>
            <w:gridSpan w:val="3"/>
            <w:tcBorders>
              <w:left w:val="single" w:sz="4" w:space="0" w:color="auto"/>
            </w:tcBorders>
            <w:vAlign w:val="center"/>
          </w:tcPr>
          <w:p w:rsidR="00C81049" w:rsidRDefault="00C81049">
            <w:pPr>
              <w:widowControl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创新创业培训中心</w:t>
            </w:r>
          </w:p>
          <w:p w:rsidR="00C81049" w:rsidRDefault="00C81049">
            <w:pPr>
              <w:widowControl/>
              <w:jc w:val="left"/>
              <w:rPr>
                <w:color w:val="000000"/>
                <w:sz w:val="28"/>
                <w:szCs w:val="28"/>
              </w:rPr>
            </w:pPr>
          </w:p>
          <w:p w:rsidR="00C81049" w:rsidRPr="00FA7E92" w:rsidRDefault="00C81049" w:rsidP="007546CE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盖章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C81049" w:rsidRPr="00FA7E92" w:rsidRDefault="00C81049" w:rsidP="007546CE"/>
    <w:sectPr w:rsidR="00C81049" w:rsidRPr="00FA7E92" w:rsidSect="00F93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Dotum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7E616B"/>
    <w:rsid w:val="001532D6"/>
    <w:rsid w:val="003A4FB0"/>
    <w:rsid w:val="00741023"/>
    <w:rsid w:val="007546CE"/>
    <w:rsid w:val="00B7094E"/>
    <w:rsid w:val="00C81049"/>
    <w:rsid w:val="00D517EE"/>
    <w:rsid w:val="00F93B0C"/>
    <w:rsid w:val="00FA7E92"/>
    <w:rsid w:val="34F40903"/>
    <w:rsid w:val="567E616B"/>
    <w:rsid w:val="7F473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B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39</Words>
  <Characters>226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2016-04-12T07:17:00Z</dcterms:created>
  <dcterms:modified xsi:type="dcterms:W3CDTF">2016-04-13T01:47:00Z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