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20" w:rsidRPr="00175D90" w:rsidRDefault="00D01620" w:rsidP="006E4E6F">
      <w:pPr>
        <w:spacing w:beforeLines="150" w:afterLines="150" w:line="480" w:lineRule="auto"/>
        <w:ind w:rightChars="-44" w:right="31680"/>
        <w:rPr>
          <w:sz w:val="36"/>
          <w:szCs w:val="36"/>
          <w:shd w:val="clear" w:color="auto" w:fill="FFFFFF"/>
        </w:rPr>
      </w:pPr>
      <w:r w:rsidRPr="00175D90">
        <w:rPr>
          <w:sz w:val="36"/>
          <w:szCs w:val="36"/>
          <w:shd w:val="clear" w:color="auto" w:fill="FFFFFF"/>
        </w:rPr>
        <w:t>1.</w:t>
      </w:r>
      <w:r w:rsidRPr="00175D90">
        <w:rPr>
          <w:rFonts w:hint="eastAsia"/>
          <w:sz w:val="36"/>
          <w:szCs w:val="36"/>
          <w:shd w:val="clear" w:color="auto" w:fill="FFFFFF"/>
        </w:rPr>
        <w:t>以特色小镇建设助推四平市旅游产业发展研究</w:t>
      </w:r>
    </w:p>
    <w:p w:rsidR="00D01620" w:rsidRPr="00175D90" w:rsidRDefault="00D01620" w:rsidP="006E4E6F">
      <w:pPr>
        <w:spacing w:beforeLines="150" w:afterLines="150" w:line="480" w:lineRule="auto"/>
        <w:ind w:rightChars="-44" w:right="31680"/>
        <w:rPr>
          <w:sz w:val="36"/>
          <w:szCs w:val="36"/>
          <w:shd w:val="clear" w:color="auto" w:fill="FFFFFF"/>
        </w:rPr>
      </w:pPr>
      <w:r w:rsidRPr="00175D90">
        <w:rPr>
          <w:sz w:val="36"/>
          <w:szCs w:val="36"/>
          <w:shd w:val="clear" w:color="auto" w:fill="FFFFFF"/>
        </w:rPr>
        <w:t>2.</w:t>
      </w:r>
      <w:r w:rsidRPr="00175D90">
        <w:rPr>
          <w:rFonts w:hint="eastAsia"/>
          <w:sz w:val="36"/>
          <w:szCs w:val="36"/>
          <w:shd w:val="clear" w:color="auto" w:fill="FFFFFF"/>
        </w:rPr>
        <w:t>四平市“夜经济”发展布局研究</w:t>
      </w:r>
    </w:p>
    <w:p w:rsidR="00D01620" w:rsidRPr="00175D90" w:rsidRDefault="00D01620" w:rsidP="006E4E6F">
      <w:pPr>
        <w:spacing w:beforeLines="150" w:afterLines="150" w:line="480" w:lineRule="auto"/>
        <w:ind w:rightChars="-44" w:right="31680"/>
        <w:rPr>
          <w:sz w:val="36"/>
          <w:szCs w:val="36"/>
          <w:shd w:val="clear" w:color="auto" w:fill="FFFFFF"/>
        </w:rPr>
      </w:pPr>
      <w:r w:rsidRPr="00175D90">
        <w:rPr>
          <w:sz w:val="36"/>
          <w:szCs w:val="36"/>
          <w:shd w:val="clear" w:color="auto" w:fill="FFFFFF"/>
        </w:rPr>
        <w:t>3.</w:t>
      </w:r>
      <w:r w:rsidRPr="00175D90">
        <w:rPr>
          <w:rFonts w:hint="eastAsia"/>
          <w:sz w:val="36"/>
          <w:szCs w:val="36"/>
          <w:shd w:val="clear" w:color="auto" w:fill="FFFFFF"/>
        </w:rPr>
        <w:t>城市精细化管理下的四平市“地摊经济”规划研究</w:t>
      </w:r>
    </w:p>
    <w:p w:rsidR="00D01620" w:rsidRPr="00175D90" w:rsidRDefault="00D01620" w:rsidP="006E4E6F">
      <w:pPr>
        <w:spacing w:beforeLines="150" w:afterLines="150" w:line="480" w:lineRule="auto"/>
        <w:ind w:rightChars="-44" w:right="31680"/>
        <w:rPr>
          <w:sz w:val="36"/>
          <w:szCs w:val="36"/>
          <w:shd w:val="clear" w:color="auto" w:fill="FFFFFF"/>
        </w:rPr>
      </w:pPr>
      <w:r w:rsidRPr="00175D90">
        <w:rPr>
          <w:sz w:val="36"/>
          <w:szCs w:val="36"/>
          <w:shd w:val="clear" w:color="auto" w:fill="FFFFFF"/>
        </w:rPr>
        <w:t>4.</w:t>
      </w:r>
      <w:r w:rsidRPr="00175D90">
        <w:rPr>
          <w:rFonts w:hint="eastAsia"/>
          <w:sz w:val="36"/>
          <w:szCs w:val="36"/>
          <w:shd w:val="clear" w:color="auto" w:fill="FFFFFF"/>
        </w:rPr>
        <w:t>疫情下大学生复学心理防疫教育研究</w:t>
      </w:r>
    </w:p>
    <w:p w:rsidR="00D01620" w:rsidRPr="00175D90" w:rsidRDefault="00D01620" w:rsidP="006E4E6F">
      <w:pPr>
        <w:spacing w:beforeLines="150" w:afterLines="150" w:line="480" w:lineRule="auto"/>
        <w:ind w:rightChars="-44" w:right="31680"/>
        <w:rPr>
          <w:sz w:val="36"/>
          <w:szCs w:val="36"/>
          <w:shd w:val="clear" w:color="auto" w:fill="FFFFFF"/>
        </w:rPr>
      </w:pPr>
      <w:r w:rsidRPr="00175D90">
        <w:rPr>
          <w:sz w:val="36"/>
          <w:szCs w:val="36"/>
          <w:shd w:val="clear" w:color="auto" w:fill="FFFFFF"/>
        </w:rPr>
        <w:t>5.</w:t>
      </w:r>
      <w:r w:rsidRPr="00175D90">
        <w:rPr>
          <w:rFonts w:hint="eastAsia"/>
          <w:sz w:val="36"/>
          <w:szCs w:val="36"/>
          <w:shd w:val="clear" w:color="auto" w:fill="FFFFFF"/>
        </w:rPr>
        <w:t>四平市网红经济发展现状调查研究</w:t>
      </w:r>
    </w:p>
    <w:p w:rsidR="00D01620" w:rsidRPr="00175D90" w:rsidRDefault="00D01620" w:rsidP="006E4E6F">
      <w:pPr>
        <w:spacing w:beforeLines="150" w:afterLines="150" w:line="480" w:lineRule="auto"/>
        <w:ind w:rightChars="-44" w:right="31680"/>
        <w:rPr>
          <w:sz w:val="36"/>
          <w:szCs w:val="36"/>
          <w:shd w:val="clear" w:color="auto" w:fill="FFFFFF"/>
        </w:rPr>
      </w:pPr>
      <w:r w:rsidRPr="00175D90">
        <w:rPr>
          <w:sz w:val="36"/>
          <w:szCs w:val="36"/>
          <w:shd w:val="clear" w:color="auto" w:fill="FFFFFF"/>
        </w:rPr>
        <w:t>6.</w:t>
      </w:r>
      <w:r w:rsidRPr="00175D90">
        <w:rPr>
          <w:rFonts w:hint="eastAsia"/>
          <w:sz w:val="36"/>
          <w:szCs w:val="36"/>
          <w:shd w:val="clear" w:color="auto" w:fill="FFFFFF"/>
        </w:rPr>
        <w:t>四平市农村一二三产业融合发展现状调查研究</w:t>
      </w:r>
    </w:p>
    <w:p w:rsidR="00D01620" w:rsidRPr="00175D90" w:rsidRDefault="00D01620" w:rsidP="006E4E6F">
      <w:pPr>
        <w:spacing w:beforeLines="150" w:afterLines="150" w:line="480" w:lineRule="auto"/>
        <w:ind w:rightChars="-44" w:right="31680"/>
        <w:rPr>
          <w:sz w:val="36"/>
          <w:szCs w:val="36"/>
          <w:shd w:val="clear" w:color="auto" w:fill="FFFFFF"/>
        </w:rPr>
      </w:pPr>
      <w:r w:rsidRPr="00175D90">
        <w:rPr>
          <w:sz w:val="36"/>
          <w:szCs w:val="36"/>
          <w:shd w:val="clear" w:color="auto" w:fill="FFFFFF"/>
        </w:rPr>
        <w:t>7.</w:t>
      </w:r>
      <w:r w:rsidRPr="00175D90">
        <w:rPr>
          <w:rFonts w:hint="eastAsia"/>
          <w:sz w:val="36"/>
          <w:szCs w:val="36"/>
          <w:shd w:val="clear" w:color="auto" w:fill="FFFFFF"/>
        </w:rPr>
        <w:t>四平市大中小学劳动</w:t>
      </w:r>
      <w:bookmarkStart w:id="0" w:name="_GoBack"/>
      <w:bookmarkEnd w:id="0"/>
      <w:r w:rsidRPr="00175D90">
        <w:rPr>
          <w:rFonts w:hint="eastAsia"/>
          <w:sz w:val="36"/>
          <w:szCs w:val="36"/>
          <w:shd w:val="clear" w:color="auto" w:fill="FFFFFF"/>
        </w:rPr>
        <w:t>教育一体化建设研究</w:t>
      </w:r>
    </w:p>
    <w:p w:rsidR="00D01620" w:rsidRPr="00175D90" w:rsidRDefault="00D01620" w:rsidP="00175D90">
      <w:pPr>
        <w:spacing w:beforeLines="150" w:afterLines="150" w:line="480" w:lineRule="auto"/>
        <w:ind w:rightChars="-44" w:right="31680"/>
        <w:rPr>
          <w:sz w:val="36"/>
          <w:szCs w:val="36"/>
          <w:shd w:val="clear" w:color="auto" w:fill="FFFFFF"/>
        </w:rPr>
      </w:pPr>
      <w:r w:rsidRPr="00175D90">
        <w:rPr>
          <w:sz w:val="36"/>
          <w:szCs w:val="36"/>
          <w:shd w:val="clear" w:color="auto" w:fill="FFFFFF"/>
        </w:rPr>
        <w:t>8.</w:t>
      </w:r>
      <w:r>
        <w:rPr>
          <w:rFonts w:hint="eastAsia"/>
          <w:sz w:val="36"/>
          <w:szCs w:val="36"/>
          <w:shd w:val="clear" w:color="auto" w:fill="FFFFFF"/>
        </w:rPr>
        <w:t>四平市引育人才现状及对策研究</w:t>
      </w:r>
    </w:p>
    <w:p w:rsidR="00D01620" w:rsidRPr="00175D90" w:rsidRDefault="00D01620" w:rsidP="006E4E6F">
      <w:pPr>
        <w:spacing w:beforeLines="150" w:afterLines="150" w:line="480" w:lineRule="auto"/>
        <w:ind w:rightChars="-44" w:right="31680"/>
        <w:rPr>
          <w:sz w:val="36"/>
          <w:szCs w:val="36"/>
          <w:shd w:val="clear" w:color="auto" w:fill="FFFFFF"/>
        </w:rPr>
      </w:pPr>
      <w:r w:rsidRPr="00175D90">
        <w:rPr>
          <w:sz w:val="36"/>
          <w:szCs w:val="36"/>
          <w:shd w:val="clear" w:color="auto" w:fill="FFFFFF"/>
        </w:rPr>
        <w:t>9.</w:t>
      </w:r>
      <w:r w:rsidRPr="00175D90">
        <w:rPr>
          <w:shd w:val="clear" w:color="auto" w:fill="FFFFFF"/>
        </w:rPr>
        <w:t xml:space="preserve"> </w:t>
      </w:r>
      <w:r w:rsidRPr="00175D90">
        <w:rPr>
          <w:rFonts w:hint="eastAsia"/>
          <w:sz w:val="36"/>
          <w:szCs w:val="36"/>
          <w:shd w:val="clear" w:color="auto" w:fill="FFFFFF"/>
        </w:rPr>
        <w:t>四平市公共文化服务体系建设研究</w:t>
      </w:r>
    </w:p>
    <w:p w:rsidR="00D01620" w:rsidRPr="00175D90" w:rsidRDefault="00D01620" w:rsidP="006C5770">
      <w:pPr>
        <w:spacing w:beforeLines="150" w:afterLines="150" w:line="480" w:lineRule="auto"/>
        <w:ind w:rightChars="-44" w:right="31680"/>
        <w:rPr>
          <w:sz w:val="36"/>
          <w:szCs w:val="36"/>
          <w:shd w:val="clear" w:color="auto" w:fill="FFFFFF"/>
        </w:rPr>
      </w:pPr>
      <w:r w:rsidRPr="00175D90">
        <w:rPr>
          <w:sz w:val="36"/>
          <w:szCs w:val="36"/>
          <w:shd w:val="clear" w:color="auto" w:fill="FFFFFF"/>
        </w:rPr>
        <w:t>10.</w:t>
      </w:r>
      <w:r w:rsidRPr="00175D90">
        <w:rPr>
          <w:rFonts w:hint="eastAsia"/>
          <w:sz w:val="36"/>
          <w:szCs w:val="36"/>
          <w:shd w:val="clear" w:color="auto" w:fill="FFFFFF"/>
        </w:rPr>
        <w:t>四平市产学研协同创新驱动机制及实施路径研究</w:t>
      </w:r>
    </w:p>
    <w:sectPr w:rsidR="00D01620" w:rsidRPr="00175D90" w:rsidSect="00F951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1BEE"/>
    <w:rsid w:val="000615BA"/>
    <w:rsid w:val="000A33F6"/>
    <w:rsid w:val="00175D90"/>
    <w:rsid w:val="002B25AA"/>
    <w:rsid w:val="00596632"/>
    <w:rsid w:val="006C5770"/>
    <w:rsid w:val="006E4E6F"/>
    <w:rsid w:val="007750E5"/>
    <w:rsid w:val="008418CE"/>
    <w:rsid w:val="00D01620"/>
    <w:rsid w:val="00D81BEE"/>
    <w:rsid w:val="00DF1BEC"/>
    <w:rsid w:val="00F63774"/>
    <w:rsid w:val="00F9006F"/>
    <w:rsid w:val="00F951D9"/>
    <w:rsid w:val="00FD5E1C"/>
    <w:rsid w:val="7D19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1D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F951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951D9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F951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951D9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F951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</TotalTime>
  <Pages>1</Pages>
  <Words>30</Words>
  <Characters>177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cp:lastPrinted>2020-06-10T06:48:00Z</cp:lastPrinted>
  <dcterms:created xsi:type="dcterms:W3CDTF">2020-06-09T12:43:00Z</dcterms:created>
  <dcterms:modified xsi:type="dcterms:W3CDTF">2020-06-11T07:47:00Z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