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《影视声音艺术》课程简介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对音乐与音响及人声在影视作品中的作用和运用进行深入的介绍，使学生能相对全面的认识各种声音元素的表述形式。课程的主要内容包括影视音乐音响的艺术特性、分类、具体作用以及声画结合方式等。影视声音艺术的学习重在让学生深入理解把握音乐与画面、剧情、语言音响等其他影视要素的关系，以及在结合时需要注意的各种关系。在理论教学的同时，结合欣赏有代表性的音乐作品和视听作品，培养学生的音乐鉴赏能力，能够较准确的判断音乐作品的情感，时代，民族和地域等风格特征以及艺术审美特征。 </w:t>
      </w:r>
    </w:p>
    <w:p>
      <w:pPr>
        <w:spacing w:line="360" w:lineRule="auto"/>
        <w:ind w:firstLine="31680" w:firstLineChars="200"/>
        <w:jc w:val="left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6A64"/>
    <w:rsid w:val="000040EC"/>
    <w:rsid w:val="00007E75"/>
    <w:rsid w:val="00012DED"/>
    <w:rsid w:val="0001362B"/>
    <w:rsid w:val="00014179"/>
    <w:rsid w:val="00015807"/>
    <w:rsid w:val="00015F63"/>
    <w:rsid w:val="00017E14"/>
    <w:rsid w:val="000248FE"/>
    <w:rsid w:val="00024DF1"/>
    <w:rsid w:val="00027A4C"/>
    <w:rsid w:val="00027AD5"/>
    <w:rsid w:val="00030308"/>
    <w:rsid w:val="00030C12"/>
    <w:rsid w:val="0003271C"/>
    <w:rsid w:val="00032796"/>
    <w:rsid w:val="000337D5"/>
    <w:rsid w:val="00034108"/>
    <w:rsid w:val="000407EA"/>
    <w:rsid w:val="00043705"/>
    <w:rsid w:val="00046E87"/>
    <w:rsid w:val="00050300"/>
    <w:rsid w:val="00051017"/>
    <w:rsid w:val="00051745"/>
    <w:rsid w:val="00052102"/>
    <w:rsid w:val="0005320B"/>
    <w:rsid w:val="00054563"/>
    <w:rsid w:val="0005636C"/>
    <w:rsid w:val="000565F1"/>
    <w:rsid w:val="00056D1D"/>
    <w:rsid w:val="00060430"/>
    <w:rsid w:val="00060D43"/>
    <w:rsid w:val="000643B7"/>
    <w:rsid w:val="00066A70"/>
    <w:rsid w:val="00066E94"/>
    <w:rsid w:val="00070999"/>
    <w:rsid w:val="0007127F"/>
    <w:rsid w:val="00071528"/>
    <w:rsid w:val="00071650"/>
    <w:rsid w:val="000734AA"/>
    <w:rsid w:val="00073DE1"/>
    <w:rsid w:val="00074B0B"/>
    <w:rsid w:val="00075AB4"/>
    <w:rsid w:val="00076A50"/>
    <w:rsid w:val="000800A0"/>
    <w:rsid w:val="000810A0"/>
    <w:rsid w:val="000810FB"/>
    <w:rsid w:val="00081BDF"/>
    <w:rsid w:val="00083289"/>
    <w:rsid w:val="00085384"/>
    <w:rsid w:val="00086130"/>
    <w:rsid w:val="00087D5B"/>
    <w:rsid w:val="00087F03"/>
    <w:rsid w:val="00090679"/>
    <w:rsid w:val="0009075C"/>
    <w:rsid w:val="0009136F"/>
    <w:rsid w:val="00091A5D"/>
    <w:rsid w:val="000922AA"/>
    <w:rsid w:val="000A0E9E"/>
    <w:rsid w:val="000A1FF9"/>
    <w:rsid w:val="000A29E8"/>
    <w:rsid w:val="000A6483"/>
    <w:rsid w:val="000A6D7A"/>
    <w:rsid w:val="000A6F79"/>
    <w:rsid w:val="000B2B7D"/>
    <w:rsid w:val="000B5579"/>
    <w:rsid w:val="000B5B4B"/>
    <w:rsid w:val="000C2505"/>
    <w:rsid w:val="000C2FDE"/>
    <w:rsid w:val="000C43D2"/>
    <w:rsid w:val="000C66CC"/>
    <w:rsid w:val="000D09FD"/>
    <w:rsid w:val="000D0DD4"/>
    <w:rsid w:val="000D0FF3"/>
    <w:rsid w:val="000D21E2"/>
    <w:rsid w:val="000D23EC"/>
    <w:rsid w:val="000D3125"/>
    <w:rsid w:val="000D3503"/>
    <w:rsid w:val="000D394B"/>
    <w:rsid w:val="000D4DCF"/>
    <w:rsid w:val="000E0583"/>
    <w:rsid w:val="000E2878"/>
    <w:rsid w:val="000E35B8"/>
    <w:rsid w:val="000E4476"/>
    <w:rsid w:val="000E6485"/>
    <w:rsid w:val="000E7CF2"/>
    <w:rsid w:val="000F0291"/>
    <w:rsid w:val="000F1829"/>
    <w:rsid w:val="000F3CAB"/>
    <w:rsid w:val="000F454F"/>
    <w:rsid w:val="000F52D5"/>
    <w:rsid w:val="000F72D7"/>
    <w:rsid w:val="0010118A"/>
    <w:rsid w:val="00106702"/>
    <w:rsid w:val="00106DDA"/>
    <w:rsid w:val="001077A5"/>
    <w:rsid w:val="00110332"/>
    <w:rsid w:val="00111482"/>
    <w:rsid w:val="001119E9"/>
    <w:rsid w:val="00112536"/>
    <w:rsid w:val="00115008"/>
    <w:rsid w:val="001155D3"/>
    <w:rsid w:val="00116412"/>
    <w:rsid w:val="00117B96"/>
    <w:rsid w:val="001229C0"/>
    <w:rsid w:val="00124810"/>
    <w:rsid w:val="001249C2"/>
    <w:rsid w:val="00125552"/>
    <w:rsid w:val="00131085"/>
    <w:rsid w:val="00132819"/>
    <w:rsid w:val="00137303"/>
    <w:rsid w:val="00140887"/>
    <w:rsid w:val="001410DC"/>
    <w:rsid w:val="00147BD9"/>
    <w:rsid w:val="0015005E"/>
    <w:rsid w:val="0015234F"/>
    <w:rsid w:val="00153C83"/>
    <w:rsid w:val="0015480C"/>
    <w:rsid w:val="001559EA"/>
    <w:rsid w:val="001569C2"/>
    <w:rsid w:val="00157456"/>
    <w:rsid w:val="00162A24"/>
    <w:rsid w:val="001667E1"/>
    <w:rsid w:val="00167526"/>
    <w:rsid w:val="00170933"/>
    <w:rsid w:val="00172FF3"/>
    <w:rsid w:val="00173C7C"/>
    <w:rsid w:val="00175364"/>
    <w:rsid w:val="00176C54"/>
    <w:rsid w:val="00177C53"/>
    <w:rsid w:val="00180197"/>
    <w:rsid w:val="00181E21"/>
    <w:rsid w:val="001828A0"/>
    <w:rsid w:val="00182C40"/>
    <w:rsid w:val="0018331A"/>
    <w:rsid w:val="00183EC6"/>
    <w:rsid w:val="00184635"/>
    <w:rsid w:val="00186C12"/>
    <w:rsid w:val="0018756D"/>
    <w:rsid w:val="00191127"/>
    <w:rsid w:val="00191923"/>
    <w:rsid w:val="00191E8C"/>
    <w:rsid w:val="001933AA"/>
    <w:rsid w:val="001936C4"/>
    <w:rsid w:val="001950F2"/>
    <w:rsid w:val="00195C75"/>
    <w:rsid w:val="00197354"/>
    <w:rsid w:val="001A45D6"/>
    <w:rsid w:val="001A4D21"/>
    <w:rsid w:val="001A6124"/>
    <w:rsid w:val="001B12FC"/>
    <w:rsid w:val="001B13FA"/>
    <w:rsid w:val="001B3304"/>
    <w:rsid w:val="001B4AB3"/>
    <w:rsid w:val="001B7E5E"/>
    <w:rsid w:val="001C0D5F"/>
    <w:rsid w:val="001C1077"/>
    <w:rsid w:val="001C14D9"/>
    <w:rsid w:val="001C1C23"/>
    <w:rsid w:val="001C28B2"/>
    <w:rsid w:val="001C54BF"/>
    <w:rsid w:val="001D1DA5"/>
    <w:rsid w:val="001D30B5"/>
    <w:rsid w:val="001D4F72"/>
    <w:rsid w:val="001D5AC0"/>
    <w:rsid w:val="001D5D7C"/>
    <w:rsid w:val="001D65E7"/>
    <w:rsid w:val="001D7457"/>
    <w:rsid w:val="001E19CB"/>
    <w:rsid w:val="001E3138"/>
    <w:rsid w:val="001E425F"/>
    <w:rsid w:val="001E4363"/>
    <w:rsid w:val="001E674E"/>
    <w:rsid w:val="001E79F0"/>
    <w:rsid w:val="001F009A"/>
    <w:rsid w:val="001F024C"/>
    <w:rsid w:val="001F235E"/>
    <w:rsid w:val="001F4F1C"/>
    <w:rsid w:val="001F5973"/>
    <w:rsid w:val="001F5B8D"/>
    <w:rsid w:val="001F6199"/>
    <w:rsid w:val="001F782F"/>
    <w:rsid w:val="0020125D"/>
    <w:rsid w:val="002015B5"/>
    <w:rsid w:val="002023AE"/>
    <w:rsid w:val="002035A6"/>
    <w:rsid w:val="002039D7"/>
    <w:rsid w:val="002042D1"/>
    <w:rsid w:val="00204D28"/>
    <w:rsid w:val="00205E12"/>
    <w:rsid w:val="00207C50"/>
    <w:rsid w:val="002113B3"/>
    <w:rsid w:val="0021497F"/>
    <w:rsid w:val="00221AAB"/>
    <w:rsid w:val="00223A2D"/>
    <w:rsid w:val="00226D49"/>
    <w:rsid w:val="002303E4"/>
    <w:rsid w:val="0023049F"/>
    <w:rsid w:val="00231270"/>
    <w:rsid w:val="00232696"/>
    <w:rsid w:val="00232DE4"/>
    <w:rsid w:val="002330D7"/>
    <w:rsid w:val="00234425"/>
    <w:rsid w:val="00237447"/>
    <w:rsid w:val="00237570"/>
    <w:rsid w:val="00237F40"/>
    <w:rsid w:val="00241135"/>
    <w:rsid w:val="0024350D"/>
    <w:rsid w:val="00243785"/>
    <w:rsid w:val="00245B6E"/>
    <w:rsid w:val="00251E86"/>
    <w:rsid w:val="00253720"/>
    <w:rsid w:val="00253993"/>
    <w:rsid w:val="00254025"/>
    <w:rsid w:val="002567C2"/>
    <w:rsid w:val="00263A5A"/>
    <w:rsid w:val="00267BB8"/>
    <w:rsid w:val="002704F8"/>
    <w:rsid w:val="002721B2"/>
    <w:rsid w:val="002731CA"/>
    <w:rsid w:val="0027468A"/>
    <w:rsid w:val="0028291C"/>
    <w:rsid w:val="00282BC4"/>
    <w:rsid w:val="00283FBF"/>
    <w:rsid w:val="002840CE"/>
    <w:rsid w:val="00284235"/>
    <w:rsid w:val="00291563"/>
    <w:rsid w:val="00292918"/>
    <w:rsid w:val="0029489E"/>
    <w:rsid w:val="002A24DE"/>
    <w:rsid w:val="002A499B"/>
    <w:rsid w:val="002A588B"/>
    <w:rsid w:val="002A787A"/>
    <w:rsid w:val="002B19B2"/>
    <w:rsid w:val="002B409E"/>
    <w:rsid w:val="002B6AD4"/>
    <w:rsid w:val="002B7F29"/>
    <w:rsid w:val="002C020A"/>
    <w:rsid w:val="002C0F39"/>
    <w:rsid w:val="002C1544"/>
    <w:rsid w:val="002C193D"/>
    <w:rsid w:val="002C28FA"/>
    <w:rsid w:val="002C475F"/>
    <w:rsid w:val="002C4FBA"/>
    <w:rsid w:val="002C5D5D"/>
    <w:rsid w:val="002C5FA9"/>
    <w:rsid w:val="002D275B"/>
    <w:rsid w:val="002D3298"/>
    <w:rsid w:val="002D4B28"/>
    <w:rsid w:val="002D6E88"/>
    <w:rsid w:val="002E06D8"/>
    <w:rsid w:val="002E2707"/>
    <w:rsid w:val="002E71CB"/>
    <w:rsid w:val="002F2753"/>
    <w:rsid w:val="002F3494"/>
    <w:rsid w:val="002F379C"/>
    <w:rsid w:val="002F3AC3"/>
    <w:rsid w:val="002F6487"/>
    <w:rsid w:val="002F6C32"/>
    <w:rsid w:val="002F703C"/>
    <w:rsid w:val="002F7D92"/>
    <w:rsid w:val="00300B22"/>
    <w:rsid w:val="00305A16"/>
    <w:rsid w:val="0030615C"/>
    <w:rsid w:val="00306993"/>
    <w:rsid w:val="00307566"/>
    <w:rsid w:val="00307743"/>
    <w:rsid w:val="00307F5F"/>
    <w:rsid w:val="00310A97"/>
    <w:rsid w:val="003142D4"/>
    <w:rsid w:val="00320006"/>
    <w:rsid w:val="003228A6"/>
    <w:rsid w:val="00323393"/>
    <w:rsid w:val="00323974"/>
    <w:rsid w:val="00325175"/>
    <w:rsid w:val="00325766"/>
    <w:rsid w:val="0032654B"/>
    <w:rsid w:val="0032777F"/>
    <w:rsid w:val="0033227A"/>
    <w:rsid w:val="0033519A"/>
    <w:rsid w:val="003356FF"/>
    <w:rsid w:val="00336BCF"/>
    <w:rsid w:val="003379CA"/>
    <w:rsid w:val="0034189D"/>
    <w:rsid w:val="0034354B"/>
    <w:rsid w:val="003461EA"/>
    <w:rsid w:val="00347301"/>
    <w:rsid w:val="00354701"/>
    <w:rsid w:val="00361704"/>
    <w:rsid w:val="0036368A"/>
    <w:rsid w:val="00365D8A"/>
    <w:rsid w:val="003669CC"/>
    <w:rsid w:val="0037215B"/>
    <w:rsid w:val="003805FB"/>
    <w:rsid w:val="00380CCC"/>
    <w:rsid w:val="00383768"/>
    <w:rsid w:val="0038629E"/>
    <w:rsid w:val="00387571"/>
    <w:rsid w:val="0038785D"/>
    <w:rsid w:val="00390656"/>
    <w:rsid w:val="00391339"/>
    <w:rsid w:val="003915CB"/>
    <w:rsid w:val="00395A9E"/>
    <w:rsid w:val="00395D17"/>
    <w:rsid w:val="00397052"/>
    <w:rsid w:val="00397FE5"/>
    <w:rsid w:val="003A0B07"/>
    <w:rsid w:val="003A22DD"/>
    <w:rsid w:val="003A24D2"/>
    <w:rsid w:val="003A250B"/>
    <w:rsid w:val="003A63F5"/>
    <w:rsid w:val="003B037C"/>
    <w:rsid w:val="003C1580"/>
    <w:rsid w:val="003C48D2"/>
    <w:rsid w:val="003C5211"/>
    <w:rsid w:val="003C53D7"/>
    <w:rsid w:val="003C54B0"/>
    <w:rsid w:val="003C5DA7"/>
    <w:rsid w:val="003C61A5"/>
    <w:rsid w:val="003D0B41"/>
    <w:rsid w:val="003D2197"/>
    <w:rsid w:val="003D2417"/>
    <w:rsid w:val="003D2E38"/>
    <w:rsid w:val="003D45FE"/>
    <w:rsid w:val="003D5711"/>
    <w:rsid w:val="003E01FF"/>
    <w:rsid w:val="003E0394"/>
    <w:rsid w:val="003E7C4A"/>
    <w:rsid w:val="003F07E5"/>
    <w:rsid w:val="003F0B8A"/>
    <w:rsid w:val="003F6252"/>
    <w:rsid w:val="00402C99"/>
    <w:rsid w:val="00403B4C"/>
    <w:rsid w:val="004042A8"/>
    <w:rsid w:val="00404B60"/>
    <w:rsid w:val="00404F65"/>
    <w:rsid w:val="00405474"/>
    <w:rsid w:val="0040576E"/>
    <w:rsid w:val="004062EC"/>
    <w:rsid w:val="00406FCE"/>
    <w:rsid w:val="00412678"/>
    <w:rsid w:val="00413183"/>
    <w:rsid w:val="0041372C"/>
    <w:rsid w:val="00417ABC"/>
    <w:rsid w:val="00417EDE"/>
    <w:rsid w:val="0042017A"/>
    <w:rsid w:val="004210AF"/>
    <w:rsid w:val="00423510"/>
    <w:rsid w:val="0042580A"/>
    <w:rsid w:val="00430ACD"/>
    <w:rsid w:val="00434215"/>
    <w:rsid w:val="004345B0"/>
    <w:rsid w:val="004406AC"/>
    <w:rsid w:val="00441425"/>
    <w:rsid w:val="00442098"/>
    <w:rsid w:val="004436EA"/>
    <w:rsid w:val="004451C7"/>
    <w:rsid w:val="0044730A"/>
    <w:rsid w:val="00452B5B"/>
    <w:rsid w:val="00454C68"/>
    <w:rsid w:val="00457CE9"/>
    <w:rsid w:val="00460FFC"/>
    <w:rsid w:val="00461092"/>
    <w:rsid w:val="0046237C"/>
    <w:rsid w:val="00462DBE"/>
    <w:rsid w:val="00463EC8"/>
    <w:rsid w:val="00464F70"/>
    <w:rsid w:val="00467679"/>
    <w:rsid w:val="0047067B"/>
    <w:rsid w:val="0047124D"/>
    <w:rsid w:val="004715ED"/>
    <w:rsid w:val="00474068"/>
    <w:rsid w:val="00475994"/>
    <w:rsid w:val="0047625B"/>
    <w:rsid w:val="00477041"/>
    <w:rsid w:val="00477E66"/>
    <w:rsid w:val="00480C9C"/>
    <w:rsid w:val="00481EC9"/>
    <w:rsid w:val="00486690"/>
    <w:rsid w:val="0048759B"/>
    <w:rsid w:val="00490AD5"/>
    <w:rsid w:val="00492B65"/>
    <w:rsid w:val="00492B9D"/>
    <w:rsid w:val="00494353"/>
    <w:rsid w:val="0049486D"/>
    <w:rsid w:val="0049565C"/>
    <w:rsid w:val="00496FD8"/>
    <w:rsid w:val="004973D1"/>
    <w:rsid w:val="004A2C3D"/>
    <w:rsid w:val="004A5A06"/>
    <w:rsid w:val="004A6968"/>
    <w:rsid w:val="004A6A71"/>
    <w:rsid w:val="004B245F"/>
    <w:rsid w:val="004B2762"/>
    <w:rsid w:val="004B45AB"/>
    <w:rsid w:val="004B4A62"/>
    <w:rsid w:val="004C0796"/>
    <w:rsid w:val="004C5DEF"/>
    <w:rsid w:val="004C7DB1"/>
    <w:rsid w:val="004D0060"/>
    <w:rsid w:val="004D0CD7"/>
    <w:rsid w:val="004D1A32"/>
    <w:rsid w:val="004D44AE"/>
    <w:rsid w:val="004D6603"/>
    <w:rsid w:val="004E2349"/>
    <w:rsid w:val="004E2FAC"/>
    <w:rsid w:val="004E390E"/>
    <w:rsid w:val="004E3945"/>
    <w:rsid w:val="004E3A20"/>
    <w:rsid w:val="004E43B5"/>
    <w:rsid w:val="004F016F"/>
    <w:rsid w:val="004F6264"/>
    <w:rsid w:val="004F7C1A"/>
    <w:rsid w:val="005050B5"/>
    <w:rsid w:val="00505228"/>
    <w:rsid w:val="00506CBC"/>
    <w:rsid w:val="00506E4C"/>
    <w:rsid w:val="005101B5"/>
    <w:rsid w:val="00511223"/>
    <w:rsid w:val="00511BF7"/>
    <w:rsid w:val="00513A8A"/>
    <w:rsid w:val="00514594"/>
    <w:rsid w:val="00517134"/>
    <w:rsid w:val="00520657"/>
    <w:rsid w:val="00524912"/>
    <w:rsid w:val="0052508F"/>
    <w:rsid w:val="00525437"/>
    <w:rsid w:val="00534305"/>
    <w:rsid w:val="00534466"/>
    <w:rsid w:val="005348AE"/>
    <w:rsid w:val="00536104"/>
    <w:rsid w:val="0053614B"/>
    <w:rsid w:val="00537A54"/>
    <w:rsid w:val="00537F34"/>
    <w:rsid w:val="00540777"/>
    <w:rsid w:val="005416FD"/>
    <w:rsid w:val="00543F8D"/>
    <w:rsid w:val="00544896"/>
    <w:rsid w:val="005458C1"/>
    <w:rsid w:val="00545E33"/>
    <w:rsid w:val="005468FA"/>
    <w:rsid w:val="00546E6C"/>
    <w:rsid w:val="0055421E"/>
    <w:rsid w:val="00555CD5"/>
    <w:rsid w:val="005611E4"/>
    <w:rsid w:val="0056309D"/>
    <w:rsid w:val="00564636"/>
    <w:rsid w:val="00567C33"/>
    <w:rsid w:val="00572A2A"/>
    <w:rsid w:val="00573026"/>
    <w:rsid w:val="00573E2A"/>
    <w:rsid w:val="00574895"/>
    <w:rsid w:val="00575250"/>
    <w:rsid w:val="00580928"/>
    <w:rsid w:val="00580A26"/>
    <w:rsid w:val="00582616"/>
    <w:rsid w:val="00583295"/>
    <w:rsid w:val="005856B1"/>
    <w:rsid w:val="005865B6"/>
    <w:rsid w:val="005876E9"/>
    <w:rsid w:val="005906D6"/>
    <w:rsid w:val="00591164"/>
    <w:rsid w:val="0059127C"/>
    <w:rsid w:val="00592556"/>
    <w:rsid w:val="00594415"/>
    <w:rsid w:val="00595586"/>
    <w:rsid w:val="00597929"/>
    <w:rsid w:val="005A082B"/>
    <w:rsid w:val="005A0D67"/>
    <w:rsid w:val="005A2B54"/>
    <w:rsid w:val="005A3B7D"/>
    <w:rsid w:val="005A420C"/>
    <w:rsid w:val="005A534C"/>
    <w:rsid w:val="005A686E"/>
    <w:rsid w:val="005B1930"/>
    <w:rsid w:val="005B37D7"/>
    <w:rsid w:val="005B41CD"/>
    <w:rsid w:val="005B48D0"/>
    <w:rsid w:val="005B4B59"/>
    <w:rsid w:val="005C1568"/>
    <w:rsid w:val="005C28BF"/>
    <w:rsid w:val="005C2A5B"/>
    <w:rsid w:val="005C51FE"/>
    <w:rsid w:val="005C6B7C"/>
    <w:rsid w:val="005C73D1"/>
    <w:rsid w:val="005D0162"/>
    <w:rsid w:val="005D207B"/>
    <w:rsid w:val="005D50EA"/>
    <w:rsid w:val="005D64D4"/>
    <w:rsid w:val="005E1BF8"/>
    <w:rsid w:val="005E1C21"/>
    <w:rsid w:val="005E3487"/>
    <w:rsid w:val="005E4D04"/>
    <w:rsid w:val="005F0657"/>
    <w:rsid w:val="005F2A47"/>
    <w:rsid w:val="005F3D61"/>
    <w:rsid w:val="005F5F54"/>
    <w:rsid w:val="005F63AF"/>
    <w:rsid w:val="0060041A"/>
    <w:rsid w:val="00600E26"/>
    <w:rsid w:val="00602C5A"/>
    <w:rsid w:val="006039CF"/>
    <w:rsid w:val="006074F3"/>
    <w:rsid w:val="00611700"/>
    <w:rsid w:val="006123A4"/>
    <w:rsid w:val="00613F49"/>
    <w:rsid w:val="006148E0"/>
    <w:rsid w:val="00616022"/>
    <w:rsid w:val="006170B4"/>
    <w:rsid w:val="0061762E"/>
    <w:rsid w:val="006202C3"/>
    <w:rsid w:val="00621223"/>
    <w:rsid w:val="006226C0"/>
    <w:rsid w:val="00624867"/>
    <w:rsid w:val="006305B1"/>
    <w:rsid w:val="00631B93"/>
    <w:rsid w:val="00631DD1"/>
    <w:rsid w:val="00633BAF"/>
    <w:rsid w:val="00634AD2"/>
    <w:rsid w:val="006363C9"/>
    <w:rsid w:val="00636FD5"/>
    <w:rsid w:val="00640223"/>
    <w:rsid w:val="00644017"/>
    <w:rsid w:val="006468F5"/>
    <w:rsid w:val="00646981"/>
    <w:rsid w:val="00647878"/>
    <w:rsid w:val="00651339"/>
    <w:rsid w:val="00655485"/>
    <w:rsid w:val="00657054"/>
    <w:rsid w:val="00661E96"/>
    <w:rsid w:val="00662667"/>
    <w:rsid w:val="00664B55"/>
    <w:rsid w:val="0066695F"/>
    <w:rsid w:val="00666ABE"/>
    <w:rsid w:val="006711E7"/>
    <w:rsid w:val="006819A0"/>
    <w:rsid w:val="00681DFC"/>
    <w:rsid w:val="006854D5"/>
    <w:rsid w:val="00686E25"/>
    <w:rsid w:val="006921BA"/>
    <w:rsid w:val="00693A71"/>
    <w:rsid w:val="00694C96"/>
    <w:rsid w:val="006953A9"/>
    <w:rsid w:val="006959F4"/>
    <w:rsid w:val="00695FDE"/>
    <w:rsid w:val="006A0709"/>
    <w:rsid w:val="006A1A96"/>
    <w:rsid w:val="006A1B68"/>
    <w:rsid w:val="006A2D8D"/>
    <w:rsid w:val="006A60D7"/>
    <w:rsid w:val="006A618B"/>
    <w:rsid w:val="006B0639"/>
    <w:rsid w:val="006B0B4E"/>
    <w:rsid w:val="006B0C4F"/>
    <w:rsid w:val="006B18FA"/>
    <w:rsid w:val="006B220C"/>
    <w:rsid w:val="006B365D"/>
    <w:rsid w:val="006B3E01"/>
    <w:rsid w:val="006B4957"/>
    <w:rsid w:val="006B5766"/>
    <w:rsid w:val="006C30BB"/>
    <w:rsid w:val="006C5491"/>
    <w:rsid w:val="006C740B"/>
    <w:rsid w:val="006D1BB0"/>
    <w:rsid w:val="006D4A88"/>
    <w:rsid w:val="006D4EFB"/>
    <w:rsid w:val="006E008A"/>
    <w:rsid w:val="006E19A1"/>
    <w:rsid w:val="006E1A3B"/>
    <w:rsid w:val="006E260F"/>
    <w:rsid w:val="006E31AC"/>
    <w:rsid w:val="006E68BB"/>
    <w:rsid w:val="006F0F4E"/>
    <w:rsid w:val="006F19CD"/>
    <w:rsid w:val="006F276C"/>
    <w:rsid w:val="006F43B7"/>
    <w:rsid w:val="006F5837"/>
    <w:rsid w:val="00700B8E"/>
    <w:rsid w:val="00701568"/>
    <w:rsid w:val="00701C6B"/>
    <w:rsid w:val="00704F63"/>
    <w:rsid w:val="00705139"/>
    <w:rsid w:val="00706B4D"/>
    <w:rsid w:val="00706CE2"/>
    <w:rsid w:val="007071DA"/>
    <w:rsid w:val="00707527"/>
    <w:rsid w:val="00710BF7"/>
    <w:rsid w:val="00724A14"/>
    <w:rsid w:val="00726B3E"/>
    <w:rsid w:val="00727D6E"/>
    <w:rsid w:val="0073464A"/>
    <w:rsid w:val="00734E73"/>
    <w:rsid w:val="00737F72"/>
    <w:rsid w:val="00745DAC"/>
    <w:rsid w:val="00751951"/>
    <w:rsid w:val="007531CE"/>
    <w:rsid w:val="00754291"/>
    <w:rsid w:val="00756733"/>
    <w:rsid w:val="00765A93"/>
    <w:rsid w:val="00766146"/>
    <w:rsid w:val="0077002A"/>
    <w:rsid w:val="007705BB"/>
    <w:rsid w:val="00772540"/>
    <w:rsid w:val="00772756"/>
    <w:rsid w:val="00774FE6"/>
    <w:rsid w:val="0078089C"/>
    <w:rsid w:val="00780B3E"/>
    <w:rsid w:val="00781B81"/>
    <w:rsid w:val="00783F36"/>
    <w:rsid w:val="00785DDC"/>
    <w:rsid w:val="00785F75"/>
    <w:rsid w:val="007938A8"/>
    <w:rsid w:val="00793F5A"/>
    <w:rsid w:val="00794534"/>
    <w:rsid w:val="00795643"/>
    <w:rsid w:val="007A03BD"/>
    <w:rsid w:val="007A19A8"/>
    <w:rsid w:val="007A4445"/>
    <w:rsid w:val="007A65ED"/>
    <w:rsid w:val="007A7059"/>
    <w:rsid w:val="007A7D12"/>
    <w:rsid w:val="007A7F83"/>
    <w:rsid w:val="007B07A9"/>
    <w:rsid w:val="007B582E"/>
    <w:rsid w:val="007B69A5"/>
    <w:rsid w:val="007B7B11"/>
    <w:rsid w:val="007B7D47"/>
    <w:rsid w:val="007C0C37"/>
    <w:rsid w:val="007C189C"/>
    <w:rsid w:val="007C2F19"/>
    <w:rsid w:val="007C46E8"/>
    <w:rsid w:val="007C5765"/>
    <w:rsid w:val="007C593C"/>
    <w:rsid w:val="007C6AA2"/>
    <w:rsid w:val="007C7322"/>
    <w:rsid w:val="007C770B"/>
    <w:rsid w:val="007D08CC"/>
    <w:rsid w:val="007D1F3D"/>
    <w:rsid w:val="007D2345"/>
    <w:rsid w:val="007D30A0"/>
    <w:rsid w:val="007D5A4A"/>
    <w:rsid w:val="007D5F86"/>
    <w:rsid w:val="007D7FBE"/>
    <w:rsid w:val="007E153E"/>
    <w:rsid w:val="007E6C51"/>
    <w:rsid w:val="007F1F64"/>
    <w:rsid w:val="007F24D7"/>
    <w:rsid w:val="007F2F60"/>
    <w:rsid w:val="007F4A1E"/>
    <w:rsid w:val="0080176C"/>
    <w:rsid w:val="008032D0"/>
    <w:rsid w:val="00807D94"/>
    <w:rsid w:val="008114B5"/>
    <w:rsid w:val="00817D44"/>
    <w:rsid w:val="0082069B"/>
    <w:rsid w:val="008247F0"/>
    <w:rsid w:val="00833A21"/>
    <w:rsid w:val="0083472F"/>
    <w:rsid w:val="008419A3"/>
    <w:rsid w:val="0084206F"/>
    <w:rsid w:val="008475CE"/>
    <w:rsid w:val="00852525"/>
    <w:rsid w:val="00852DF2"/>
    <w:rsid w:val="00853653"/>
    <w:rsid w:val="0085562D"/>
    <w:rsid w:val="0086009B"/>
    <w:rsid w:val="00863301"/>
    <w:rsid w:val="00865C83"/>
    <w:rsid w:val="00866F89"/>
    <w:rsid w:val="008719A8"/>
    <w:rsid w:val="00872BAC"/>
    <w:rsid w:val="008731F0"/>
    <w:rsid w:val="00873B4E"/>
    <w:rsid w:val="00873F6F"/>
    <w:rsid w:val="00874DDE"/>
    <w:rsid w:val="0087598B"/>
    <w:rsid w:val="00876FC3"/>
    <w:rsid w:val="00880546"/>
    <w:rsid w:val="00882D78"/>
    <w:rsid w:val="00886F64"/>
    <w:rsid w:val="00887679"/>
    <w:rsid w:val="0089043D"/>
    <w:rsid w:val="00890960"/>
    <w:rsid w:val="0089213A"/>
    <w:rsid w:val="00893E56"/>
    <w:rsid w:val="00895428"/>
    <w:rsid w:val="008977A9"/>
    <w:rsid w:val="008A08AF"/>
    <w:rsid w:val="008A0A14"/>
    <w:rsid w:val="008A4446"/>
    <w:rsid w:val="008A4FE3"/>
    <w:rsid w:val="008B0E74"/>
    <w:rsid w:val="008B351E"/>
    <w:rsid w:val="008B3D7A"/>
    <w:rsid w:val="008B4F17"/>
    <w:rsid w:val="008B4F62"/>
    <w:rsid w:val="008C0836"/>
    <w:rsid w:val="008C1565"/>
    <w:rsid w:val="008C36CB"/>
    <w:rsid w:val="008C4935"/>
    <w:rsid w:val="008C49FF"/>
    <w:rsid w:val="008C6CC6"/>
    <w:rsid w:val="008C7C1C"/>
    <w:rsid w:val="008D5657"/>
    <w:rsid w:val="008D5D21"/>
    <w:rsid w:val="008E115C"/>
    <w:rsid w:val="008E38D7"/>
    <w:rsid w:val="008E3A65"/>
    <w:rsid w:val="008E643A"/>
    <w:rsid w:val="008F17D9"/>
    <w:rsid w:val="008F2448"/>
    <w:rsid w:val="008F4638"/>
    <w:rsid w:val="008F4D74"/>
    <w:rsid w:val="00901C6F"/>
    <w:rsid w:val="00903868"/>
    <w:rsid w:val="009103BB"/>
    <w:rsid w:val="009111D0"/>
    <w:rsid w:val="0091221F"/>
    <w:rsid w:val="00912C28"/>
    <w:rsid w:val="00914A84"/>
    <w:rsid w:val="009152FF"/>
    <w:rsid w:val="00916152"/>
    <w:rsid w:val="009176F8"/>
    <w:rsid w:val="00917CBC"/>
    <w:rsid w:val="00920893"/>
    <w:rsid w:val="009213A9"/>
    <w:rsid w:val="00922A92"/>
    <w:rsid w:val="0092610C"/>
    <w:rsid w:val="009262DB"/>
    <w:rsid w:val="0092637C"/>
    <w:rsid w:val="00926AF3"/>
    <w:rsid w:val="00933550"/>
    <w:rsid w:val="009355CA"/>
    <w:rsid w:val="009370A3"/>
    <w:rsid w:val="00945919"/>
    <w:rsid w:val="00946B1D"/>
    <w:rsid w:val="009504CF"/>
    <w:rsid w:val="009511EA"/>
    <w:rsid w:val="00963925"/>
    <w:rsid w:val="00964806"/>
    <w:rsid w:val="00965AB9"/>
    <w:rsid w:val="00966695"/>
    <w:rsid w:val="00972548"/>
    <w:rsid w:val="00972E18"/>
    <w:rsid w:val="00973C9E"/>
    <w:rsid w:val="0097653C"/>
    <w:rsid w:val="009769FD"/>
    <w:rsid w:val="009831D6"/>
    <w:rsid w:val="009874F8"/>
    <w:rsid w:val="00993B34"/>
    <w:rsid w:val="00994874"/>
    <w:rsid w:val="00995EFE"/>
    <w:rsid w:val="009A5155"/>
    <w:rsid w:val="009A6C9F"/>
    <w:rsid w:val="009A7F1E"/>
    <w:rsid w:val="009B1A09"/>
    <w:rsid w:val="009B3DCF"/>
    <w:rsid w:val="009B4469"/>
    <w:rsid w:val="009B4EA0"/>
    <w:rsid w:val="009C02BF"/>
    <w:rsid w:val="009C0D8F"/>
    <w:rsid w:val="009C10A7"/>
    <w:rsid w:val="009C2B5A"/>
    <w:rsid w:val="009C2D17"/>
    <w:rsid w:val="009C480B"/>
    <w:rsid w:val="009C61C0"/>
    <w:rsid w:val="009C635E"/>
    <w:rsid w:val="009C79AB"/>
    <w:rsid w:val="009D1153"/>
    <w:rsid w:val="009D421C"/>
    <w:rsid w:val="009D4BD8"/>
    <w:rsid w:val="009D5B84"/>
    <w:rsid w:val="009D68DF"/>
    <w:rsid w:val="009E43ED"/>
    <w:rsid w:val="009E4ECE"/>
    <w:rsid w:val="009E562E"/>
    <w:rsid w:val="009F0CD5"/>
    <w:rsid w:val="009F1F11"/>
    <w:rsid w:val="009F1F27"/>
    <w:rsid w:val="009F2155"/>
    <w:rsid w:val="009F433E"/>
    <w:rsid w:val="009F5B12"/>
    <w:rsid w:val="009F6A36"/>
    <w:rsid w:val="009F75E4"/>
    <w:rsid w:val="009F7C1F"/>
    <w:rsid w:val="009F7E39"/>
    <w:rsid w:val="00A014F1"/>
    <w:rsid w:val="00A07A40"/>
    <w:rsid w:val="00A11A03"/>
    <w:rsid w:val="00A12169"/>
    <w:rsid w:val="00A13F8D"/>
    <w:rsid w:val="00A157FC"/>
    <w:rsid w:val="00A160B9"/>
    <w:rsid w:val="00A16639"/>
    <w:rsid w:val="00A17827"/>
    <w:rsid w:val="00A2468C"/>
    <w:rsid w:val="00A260ED"/>
    <w:rsid w:val="00A30AAB"/>
    <w:rsid w:val="00A33239"/>
    <w:rsid w:val="00A3410C"/>
    <w:rsid w:val="00A3460D"/>
    <w:rsid w:val="00A3524F"/>
    <w:rsid w:val="00A35872"/>
    <w:rsid w:val="00A36492"/>
    <w:rsid w:val="00A4087C"/>
    <w:rsid w:val="00A43E80"/>
    <w:rsid w:val="00A45FD4"/>
    <w:rsid w:val="00A464D2"/>
    <w:rsid w:val="00A46E4C"/>
    <w:rsid w:val="00A47FC3"/>
    <w:rsid w:val="00A50E00"/>
    <w:rsid w:val="00A52FAF"/>
    <w:rsid w:val="00A53D13"/>
    <w:rsid w:val="00A54EBA"/>
    <w:rsid w:val="00A5551E"/>
    <w:rsid w:val="00A55FC7"/>
    <w:rsid w:val="00A57DB9"/>
    <w:rsid w:val="00A62D33"/>
    <w:rsid w:val="00A649EC"/>
    <w:rsid w:val="00A66A64"/>
    <w:rsid w:val="00A66DBA"/>
    <w:rsid w:val="00A6780B"/>
    <w:rsid w:val="00A70A83"/>
    <w:rsid w:val="00A70C8E"/>
    <w:rsid w:val="00A71939"/>
    <w:rsid w:val="00A77701"/>
    <w:rsid w:val="00A77845"/>
    <w:rsid w:val="00A77E92"/>
    <w:rsid w:val="00A823BD"/>
    <w:rsid w:val="00A82CFF"/>
    <w:rsid w:val="00A848FE"/>
    <w:rsid w:val="00A906AE"/>
    <w:rsid w:val="00A93416"/>
    <w:rsid w:val="00A979A8"/>
    <w:rsid w:val="00AA039A"/>
    <w:rsid w:val="00AA1B9C"/>
    <w:rsid w:val="00AA2705"/>
    <w:rsid w:val="00AA3A5F"/>
    <w:rsid w:val="00AB08E0"/>
    <w:rsid w:val="00AB1BF4"/>
    <w:rsid w:val="00AB33E6"/>
    <w:rsid w:val="00AB4649"/>
    <w:rsid w:val="00AB6117"/>
    <w:rsid w:val="00AB6384"/>
    <w:rsid w:val="00AC04BC"/>
    <w:rsid w:val="00AC12B1"/>
    <w:rsid w:val="00AC12D0"/>
    <w:rsid w:val="00AC142C"/>
    <w:rsid w:val="00AC243B"/>
    <w:rsid w:val="00AC3443"/>
    <w:rsid w:val="00AC45AE"/>
    <w:rsid w:val="00AC5735"/>
    <w:rsid w:val="00AC590F"/>
    <w:rsid w:val="00AC672B"/>
    <w:rsid w:val="00AC69F6"/>
    <w:rsid w:val="00AD45EF"/>
    <w:rsid w:val="00AD479E"/>
    <w:rsid w:val="00AD5AAA"/>
    <w:rsid w:val="00AD69C4"/>
    <w:rsid w:val="00AD6CEB"/>
    <w:rsid w:val="00AD7CC4"/>
    <w:rsid w:val="00AE054C"/>
    <w:rsid w:val="00AE1938"/>
    <w:rsid w:val="00AE3EF8"/>
    <w:rsid w:val="00AE5C9D"/>
    <w:rsid w:val="00AF2155"/>
    <w:rsid w:val="00AF3059"/>
    <w:rsid w:val="00AF3972"/>
    <w:rsid w:val="00AF669D"/>
    <w:rsid w:val="00B00E40"/>
    <w:rsid w:val="00B01FBC"/>
    <w:rsid w:val="00B033DF"/>
    <w:rsid w:val="00B03CDF"/>
    <w:rsid w:val="00B0572B"/>
    <w:rsid w:val="00B06224"/>
    <w:rsid w:val="00B06F88"/>
    <w:rsid w:val="00B0715A"/>
    <w:rsid w:val="00B07901"/>
    <w:rsid w:val="00B100B3"/>
    <w:rsid w:val="00B104EA"/>
    <w:rsid w:val="00B1174F"/>
    <w:rsid w:val="00B13AD2"/>
    <w:rsid w:val="00B17363"/>
    <w:rsid w:val="00B20EDB"/>
    <w:rsid w:val="00B21109"/>
    <w:rsid w:val="00B2476F"/>
    <w:rsid w:val="00B26172"/>
    <w:rsid w:val="00B27E2B"/>
    <w:rsid w:val="00B3096F"/>
    <w:rsid w:val="00B33F99"/>
    <w:rsid w:val="00B3538C"/>
    <w:rsid w:val="00B40394"/>
    <w:rsid w:val="00B46011"/>
    <w:rsid w:val="00B46990"/>
    <w:rsid w:val="00B50092"/>
    <w:rsid w:val="00B5071E"/>
    <w:rsid w:val="00B51568"/>
    <w:rsid w:val="00B56ED8"/>
    <w:rsid w:val="00B600B6"/>
    <w:rsid w:val="00B63AFE"/>
    <w:rsid w:val="00B66245"/>
    <w:rsid w:val="00B66252"/>
    <w:rsid w:val="00B6742C"/>
    <w:rsid w:val="00B710EE"/>
    <w:rsid w:val="00B72F5B"/>
    <w:rsid w:val="00B75C8B"/>
    <w:rsid w:val="00B75D6B"/>
    <w:rsid w:val="00B7601D"/>
    <w:rsid w:val="00B767DE"/>
    <w:rsid w:val="00B80B89"/>
    <w:rsid w:val="00B80E2E"/>
    <w:rsid w:val="00B83A0E"/>
    <w:rsid w:val="00B85041"/>
    <w:rsid w:val="00B90AFD"/>
    <w:rsid w:val="00B90C5B"/>
    <w:rsid w:val="00B91339"/>
    <w:rsid w:val="00B91E7C"/>
    <w:rsid w:val="00B93F2F"/>
    <w:rsid w:val="00B94672"/>
    <w:rsid w:val="00B95C2D"/>
    <w:rsid w:val="00B96A4C"/>
    <w:rsid w:val="00BA2DBE"/>
    <w:rsid w:val="00BA6610"/>
    <w:rsid w:val="00BB20DB"/>
    <w:rsid w:val="00BB50E9"/>
    <w:rsid w:val="00BB68BA"/>
    <w:rsid w:val="00BC2AAB"/>
    <w:rsid w:val="00BC2DBB"/>
    <w:rsid w:val="00BC31BF"/>
    <w:rsid w:val="00BC3955"/>
    <w:rsid w:val="00BC3B2F"/>
    <w:rsid w:val="00BC3BA7"/>
    <w:rsid w:val="00BC59FA"/>
    <w:rsid w:val="00BC5C8C"/>
    <w:rsid w:val="00BC7D71"/>
    <w:rsid w:val="00BD03FB"/>
    <w:rsid w:val="00BD09D7"/>
    <w:rsid w:val="00BD1BF7"/>
    <w:rsid w:val="00BD2E76"/>
    <w:rsid w:val="00BD3609"/>
    <w:rsid w:val="00BD38AC"/>
    <w:rsid w:val="00BD44BA"/>
    <w:rsid w:val="00BD4D03"/>
    <w:rsid w:val="00BE0A80"/>
    <w:rsid w:val="00BE1453"/>
    <w:rsid w:val="00BF37C9"/>
    <w:rsid w:val="00BF4B30"/>
    <w:rsid w:val="00C012FB"/>
    <w:rsid w:val="00C018C0"/>
    <w:rsid w:val="00C01951"/>
    <w:rsid w:val="00C02C80"/>
    <w:rsid w:val="00C033A4"/>
    <w:rsid w:val="00C03A3A"/>
    <w:rsid w:val="00C05121"/>
    <w:rsid w:val="00C05F35"/>
    <w:rsid w:val="00C071DF"/>
    <w:rsid w:val="00C12239"/>
    <w:rsid w:val="00C14102"/>
    <w:rsid w:val="00C16C42"/>
    <w:rsid w:val="00C20377"/>
    <w:rsid w:val="00C20A34"/>
    <w:rsid w:val="00C2278B"/>
    <w:rsid w:val="00C3022D"/>
    <w:rsid w:val="00C356C8"/>
    <w:rsid w:val="00C35D56"/>
    <w:rsid w:val="00C41F1F"/>
    <w:rsid w:val="00C44934"/>
    <w:rsid w:val="00C45866"/>
    <w:rsid w:val="00C4637D"/>
    <w:rsid w:val="00C4727E"/>
    <w:rsid w:val="00C50353"/>
    <w:rsid w:val="00C52B73"/>
    <w:rsid w:val="00C55839"/>
    <w:rsid w:val="00C55DAA"/>
    <w:rsid w:val="00C56A47"/>
    <w:rsid w:val="00C576FE"/>
    <w:rsid w:val="00C60B60"/>
    <w:rsid w:val="00C648AA"/>
    <w:rsid w:val="00C64B2F"/>
    <w:rsid w:val="00C73AA6"/>
    <w:rsid w:val="00C77B2B"/>
    <w:rsid w:val="00C81151"/>
    <w:rsid w:val="00C8192D"/>
    <w:rsid w:val="00C82582"/>
    <w:rsid w:val="00C83189"/>
    <w:rsid w:val="00C85E1F"/>
    <w:rsid w:val="00C8713D"/>
    <w:rsid w:val="00C87F2B"/>
    <w:rsid w:val="00C9054C"/>
    <w:rsid w:val="00C90BAC"/>
    <w:rsid w:val="00C94391"/>
    <w:rsid w:val="00C95A65"/>
    <w:rsid w:val="00C966E3"/>
    <w:rsid w:val="00CA2396"/>
    <w:rsid w:val="00CA27F7"/>
    <w:rsid w:val="00CA2F04"/>
    <w:rsid w:val="00CA45E9"/>
    <w:rsid w:val="00CA4EB6"/>
    <w:rsid w:val="00CA60F8"/>
    <w:rsid w:val="00CA65DF"/>
    <w:rsid w:val="00CB0E8B"/>
    <w:rsid w:val="00CB2022"/>
    <w:rsid w:val="00CB3B77"/>
    <w:rsid w:val="00CB6308"/>
    <w:rsid w:val="00CC2682"/>
    <w:rsid w:val="00CC605F"/>
    <w:rsid w:val="00CD278D"/>
    <w:rsid w:val="00CD3455"/>
    <w:rsid w:val="00CD3BA3"/>
    <w:rsid w:val="00CD5CFD"/>
    <w:rsid w:val="00CD6056"/>
    <w:rsid w:val="00CD79B5"/>
    <w:rsid w:val="00CE1865"/>
    <w:rsid w:val="00CE1B9F"/>
    <w:rsid w:val="00CE321B"/>
    <w:rsid w:val="00CE362F"/>
    <w:rsid w:val="00CE3CA8"/>
    <w:rsid w:val="00CE427F"/>
    <w:rsid w:val="00CE440B"/>
    <w:rsid w:val="00CE4E5D"/>
    <w:rsid w:val="00CE71C8"/>
    <w:rsid w:val="00CF0608"/>
    <w:rsid w:val="00CF386C"/>
    <w:rsid w:val="00CF643A"/>
    <w:rsid w:val="00CF7319"/>
    <w:rsid w:val="00D029D1"/>
    <w:rsid w:val="00D02CEF"/>
    <w:rsid w:val="00D03F28"/>
    <w:rsid w:val="00D10A00"/>
    <w:rsid w:val="00D1382E"/>
    <w:rsid w:val="00D14362"/>
    <w:rsid w:val="00D160DA"/>
    <w:rsid w:val="00D20845"/>
    <w:rsid w:val="00D2305C"/>
    <w:rsid w:val="00D266E5"/>
    <w:rsid w:val="00D26961"/>
    <w:rsid w:val="00D27A43"/>
    <w:rsid w:val="00D3172B"/>
    <w:rsid w:val="00D333E8"/>
    <w:rsid w:val="00D34354"/>
    <w:rsid w:val="00D37241"/>
    <w:rsid w:val="00D40C20"/>
    <w:rsid w:val="00D410FA"/>
    <w:rsid w:val="00D416DB"/>
    <w:rsid w:val="00D43759"/>
    <w:rsid w:val="00D462DE"/>
    <w:rsid w:val="00D5027A"/>
    <w:rsid w:val="00D503D0"/>
    <w:rsid w:val="00D50816"/>
    <w:rsid w:val="00D537F0"/>
    <w:rsid w:val="00D54BB2"/>
    <w:rsid w:val="00D573C2"/>
    <w:rsid w:val="00D57F10"/>
    <w:rsid w:val="00D60D3B"/>
    <w:rsid w:val="00D61127"/>
    <w:rsid w:val="00D61957"/>
    <w:rsid w:val="00D62D85"/>
    <w:rsid w:val="00D63330"/>
    <w:rsid w:val="00D66D31"/>
    <w:rsid w:val="00D70839"/>
    <w:rsid w:val="00D71A6C"/>
    <w:rsid w:val="00D74A65"/>
    <w:rsid w:val="00D76D3C"/>
    <w:rsid w:val="00D80280"/>
    <w:rsid w:val="00D828C7"/>
    <w:rsid w:val="00D82AA5"/>
    <w:rsid w:val="00D841CF"/>
    <w:rsid w:val="00D85472"/>
    <w:rsid w:val="00D87593"/>
    <w:rsid w:val="00D87DA8"/>
    <w:rsid w:val="00D94273"/>
    <w:rsid w:val="00D95A63"/>
    <w:rsid w:val="00D96F30"/>
    <w:rsid w:val="00D97192"/>
    <w:rsid w:val="00DA1FE8"/>
    <w:rsid w:val="00DA3520"/>
    <w:rsid w:val="00DA4B66"/>
    <w:rsid w:val="00DA4E57"/>
    <w:rsid w:val="00DA540B"/>
    <w:rsid w:val="00DA7A54"/>
    <w:rsid w:val="00DB1AA9"/>
    <w:rsid w:val="00DB291E"/>
    <w:rsid w:val="00DB40EF"/>
    <w:rsid w:val="00DB459E"/>
    <w:rsid w:val="00DB45CE"/>
    <w:rsid w:val="00DB52D1"/>
    <w:rsid w:val="00DB5951"/>
    <w:rsid w:val="00DB622D"/>
    <w:rsid w:val="00DC0D32"/>
    <w:rsid w:val="00DC1372"/>
    <w:rsid w:val="00DC3B38"/>
    <w:rsid w:val="00DC61E1"/>
    <w:rsid w:val="00DD12D6"/>
    <w:rsid w:val="00DD16B7"/>
    <w:rsid w:val="00DD2423"/>
    <w:rsid w:val="00DD2D06"/>
    <w:rsid w:val="00DD3A21"/>
    <w:rsid w:val="00DE19C1"/>
    <w:rsid w:val="00DE242C"/>
    <w:rsid w:val="00DE2840"/>
    <w:rsid w:val="00DE62F3"/>
    <w:rsid w:val="00DE66DC"/>
    <w:rsid w:val="00DE6956"/>
    <w:rsid w:val="00DE7823"/>
    <w:rsid w:val="00DF2BB4"/>
    <w:rsid w:val="00DF3192"/>
    <w:rsid w:val="00DF5340"/>
    <w:rsid w:val="00DF6226"/>
    <w:rsid w:val="00E0041E"/>
    <w:rsid w:val="00E01703"/>
    <w:rsid w:val="00E02CBE"/>
    <w:rsid w:val="00E04764"/>
    <w:rsid w:val="00E04D83"/>
    <w:rsid w:val="00E122EC"/>
    <w:rsid w:val="00E12F9B"/>
    <w:rsid w:val="00E148EE"/>
    <w:rsid w:val="00E149E8"/>
    <w:rsid w:val="00E178FB"/>
    <w:rsid w:val="00E21FBB"/>
    <w:rsid w:val="00E23F8D"/>
    <w:rsid w:val="00E2440E"/>
    <w:rsid w:val="00E24DE0"/>
    <w:rsid w:val="00E31097"/>
    <w:rsid w:val="00E312AE"/>
    <w:rsid w:val="00E31786"/>
    <w:rsid w:val="00E352C4"/>
    <w:rsid w:val="00E41EC8"/>
    <w:rsid w:val="00E42B37"/>
    <w:rsid w:val="00E43F9D"/>
    <w:rsid w:val="00E44C7A"/>
    <w:rsid w:val="00E45F79"/>
    <w:rsid w:val="00E531F8"/>
    <w:rsid w:val="00E5737A"/>
    <w:rsid w:val="00E602D2"/>
    <w:rsid w:val="00E60F5C"/>
    <w:rsid w:val="00E61368"/>
    <w:rsid w:val="00E6299E"/>
    <w:rsid w:val="00E64A85"/>
    <w:rsid w:val="00E700AA"/>
    <w:rsid w:val="00E70852"/>
    <w:rsid w:val="00E72A64"/>
    <w:rsid w:val="00E72FDA"/>
    <w:rsid w:val="00E80320"/>
    <w:rsid w:val="00E80FE6"/>
    <w:rsid w:val="00E81C22"/>
    <w:rsid w:val="00E82BD2"/>
    <w:rsid w:val="00E8371D"/>
    <w:rsid w:val="00E861BF"/>
    <w:rsid w:val="00E862CB"/>
    <w:rsid w:val="00E86B93"/>
    <w:rsid w:val="00E90FCD"/>
    <w:rsid w:val="00E9125A"/>
    <w:rsid w:val="00E927BF"/>
    <w:rsid w:val="00EA09EA"/>
    <w:rsid w:val="00EA2ED2"/>
    <w:rsid w:val="00EA4646"/>
    <w:rsid w:val="00EA6A9B"/>
    <w:rsid w:val="00EB29EA"/>
    <w:rsid w:val="00EB4246"/>
    <w:rsid w:val="00EB5E6B"/>
    <w:rsid w:val="00EC2A30"/>
    <w:rsid w:val="00EC37E5"/>
    <w:rsid w:val="00EC399F"/>
    <w:rsid w:val="00EC6A90"/>
    <w:rsid w:val="00EC7C70"/>
    <w:rsid w:val="00ED16C5"/>
    <w:rsid w:val="00ED1FB9"/>
    <w:rsid w:val="00ED26C5"/>
    <w:rsid w:val="00ED4040"/>
    <w:rsid w:val="00ED533D"/>
    <w:rsid w:val="00ED57FA"/>
    <w:rsid w:val="00ED679A"/>
    <w:rsid w:val="00EE445B"/>
    <w:rsid w:val="00EE7B0F"/>
    <w:rsid w:val="00EF0293"/>
    <w:rsid w:val="00EF08DA"/>
    <w:rsid w:val="00EF0FEA"/>
    <w:rsid w:val="00EF2477"/>
    <w:rsid w:val="00EF298F"/>
    <w:rsid w:val="00EF3706"/>
    <w:rsid w:val="00EF460B"/>
    <w:rsid w:val="00EF5048"/>
    <w:rsid w:val="00EF5B33"/>
    <w:rsid w:val="00EF6D93"/>
    <w:rsid w:val="00EF70F9"/>
    <w:rsid w:val="00F00031"/>
    <w:rsid w:val="00F00883"/>
    <w:rsid w:val="00F02093"/>
    <w:rsid w:val="00F02B7C"/>
    <w:rsid w:val="00F07052"/>
    <w:rsid w:val="00F11A4F"/>
    <w:rsid w:val="00F123F0"/>
    <w:rsid w:val="00F15CB4"/>
    <w:rsid w:val="00F174A0"/>
    <w:rsid w:val="00F2338A"/>
    <w:rsid w:val="00F256C5"/>
    <w:rsid w:val="00F25A81"/>
    <w:rsid w:val="00F269EC"/>
    <w:rsid w:val="00F34968"/>
    <w:rsid w:val="00F36A99"/>
    <w:rsid w:val="00F4399A"/>
    <w:rsid w:val="00F44007"/>
    <w:rsid w:val="00F45031"/>
    <w:rsid w:val="00F450E7"/>
    <w:rsid w:val="00F467C3"/>
    <w:rsid w:val="00F4762E"/>
    <w:rsid w:val="00F557F7"/>
    <w:rsid w:val="00F573BA"/>
    <w:rsid w:val="00F61728"/>
    <w:rsid w:val="00F61F10"/>
    <w:rsid w:val="00F6470F"/>
    <w:rsid w:val="00F67404"/>
    <w:rsid w:val="00F7739C"/>
    <w:rsid w:val="00F80022"/>
    <w:rsid w:val="00F8071E"/>
    <w:rsid w:val="00F82252"/>
    <w:rsid w:val="00F85D99"/>
    <w:rsid w:val="00F91976"/>
    <w:rsid w:val="00F929C0"/>
    <w:rsid w:val="00F9316C"/>
    <w:rsid w:val="00F933FD"/>
    <w:rsid w:val="00F95A8D"/>
    <w:rsid w:val="00FA04CA"/>
    <w:rsid w:val="00FA42C0"/>
    <w:rsid w:val="00FA6145"/>
    <w:rsid w:val="00FA7162"/>
    <w:rsid w:val="00FA73E2"/>
    <w:rsid w:val="00FB0B31"/>
    <w:rsid w:val="00FB2ACC"/>
    <w:rsid w:val="00FB3F12"/>
    <w:rsid w:val="00FB43B3"/>
    <w:rsid w:val="00FB5953"/>
    <w:rsid w:val="00FB6580"/>
    <w:rsid w:val="00FC0C8D"/>
    <w:rsid w:val="00FC0ECE"/>
    <w:rsid w:val="00FC5A54"/>
    <w:rsid w:val="00FC7EE5"/>
    <w:rsid w:val="00FD3650"/>
    <w:rsid w:val="00FD73F4"/>
    <w:rsid w:val="00FE333C"/>
    <w:rsid w:val="00FE3471"/>
    <w:rsid w:val="00FE6CF1"/>
    <w:rsid w:val="00FE76F7"/>
    <w:rsid w:val="00FE7FB4"/>
    <w:rsid w:val="00FF15FA"/>
    <w:rsid w:val="00FF2B85"/>
    <w:rsid w:val="00FF2E45"/>
    <w:rsid w:val="00FF3025"/>
    <w:rsid w:val="00FF3BB6"/>
    <w:rsid w:val="00FF5DA5"/>
    <w:rsid w:val="00FF6916"/>
    <w:rsid w:val="00FF78C5"/>
    <w:rsid w:val="00FF7DB4"/>
    <w:rsid w:val="56847F6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36</Words>
  <Characters>208</Characters>
  <Lines>0</Lines>
  <Paragraphs>0</Paragraphs>
  <TotalTime>0</TotalTime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2016-05-17T05:41:00Z</dcterms:created>
  <dc:creator>guozhu li</dc:creator>
  <cp:lastModifiedBy>Administrator</cp:lastModifiedBy>
  <dcterms:modified xsi:type="dcterms:W3CDTF">2016-11-30T02:32:59Z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