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244" w:rsidRDefault="00B23244" w:rsidP="00043564">
      <w:pPr>
        <w:jc w:val="left"/>
        <w:rPr>
          <w:rFonts w:ascii="黑体" w:eastAsia="黑体" w:hAnsi="黑体"/>
          <w:sz w:val="28"/>
          <w:szCs w:val="28"/>
        </w:rPr>
      </w:pPr>
      <w:r w:rsidRPr="00DB29D6">
        <w:rPr>
          <w:rFonts w:ascii="黑体" w:eastAsia="黑体" w:hAnsi="黑体" w:hint="eastAsia"/>
          <w:sz w:val="28"/>
          <w:szCs w:val="28"/>
        </w:rPr>
        <w:t>附件</w:t>
      </w:r>
    </w:p>
    <w:tbl>
      <w:tblPr>
        <w:tblpPr w:leftFromText="180" w:rightFromText="180" w:vertAnchor="page" w:horzAnchor="margin" w:tblpY="2326"/>
        <w:tblW w:w="8215" w:type="dxa"/>
        <w:tblLook w:val="00A0"/>
      </w:tblPr>
      <w:tblGrid>
        <w:gridCol w:w="1526"/>
        <w:gridCol w:w="1559"/>
        <w:gridCol w:w="142"/>
        <w:gridCol w:w="850"/>
        <w:gridCol w:w="966"/>
        <w:gridCol w:w="594"/>
        <w:gridCol w:w="850"/>
        <w:gridCol w:w="1728"/>
      </w:tblGrid>
      <w:tr w:rsidR="00B23244" w:rsidRPr="000626BA" w:rsidTr="00DB29D6">
        <w:trPr>
          <w:trHeight w:val="780"/>
        </w:trPr>
        <w:tc>
          <w:tcPr>
            <w:tcW w:w="82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23244" w:rsidRPr="000626BA" w:rsidRDefault="00B23244" w:rsidP="00DB29D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就业指导教师</w:t>
            </w:r>
            <w:r w:rsidRPr="000626B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推荐表</w:t>
            </w:r>
          </w:p>
        </w:tc>
      </w:tr>
      <w:tr w:rsidR="00B23244" w:rsidRPr="000626BA" w:rsidTr="00DB29D6">
        <w:trPr>
          <w:trHeight w:val="600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3244" w:rsidRPr="000626BA" w:rsidRDefault="00B23244" w:rsidP="00DB29D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  <w:r w:rsidRPr="000626BA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3244" w:rsidRPr="000626BA" w:rsidRDefault="00B23244" w:rsidP="00DB29D6">
            <w:pPr>
              <w:widowControl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3244" w:rsidRPr="000626BA" w:rsidRDefault="00B23244" w:rsidP="00DB29D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  <w:r w:rsidRPr="000626BA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3244" w:rsidRPr="000626BA" w:rsidRDefault="00B23244" w:rsidP="00DB29D6">
            <w:pPr>
              <w:widowControl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3244" w:rsidRPr="000626BA" w:rsidRDefault="00B23244" w:rsidP="00DB29D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  <w:r w:rsidRPr="000626BA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3244" w:rsidRPr="000626BA" w:rsidRDefault="00B23244" w:rsidP="00DB29D6">
            <w:pPr>
              <w:widowControl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</w:p>
        </w:tc>
      </w:tr>
      <w:tr w:rsidR="00B23244" w:rsidRPr="000626BA" w:rsidTr="00DB29D6">
        <w:trPr>
          <w:trHeight w:val="600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3244" w:rsidRPr="000626BA" w:rsidRDefault="00B23244" w:rsidP="00DB29D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  <w:r w:rsidRPr="000626BA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最后学历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3244" w:rsidRPr="000626BA" w:rsidRDefault="00B23244" w:rsidP="00DB29D6">
            <w:pPr>
              <w:widowControl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3244" w:rsidRPr="000626BA" w:rsidRDefault="00B23244" w:rsidP="00DB29D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  <w:r w:rsidRPr="00015364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3244" w:rsidRPr="000626BA" w:rsidRDefault="00B23244" w:rsidP="00DB29D6">
            <w:pPr>
              <w:widowControl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3244" w:rsidRPr="000626BA" w:rsidRDefault="00B23244" w:rsidP="00DB29D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  <w:r w:rsidRPr="000626BA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3244" w:rsidRPr="000626BA" w:rsidRDefault="00B23244" w:rsidP="00DB29D6">
            <w:pPr>
              <w:widowControl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</w:p>
        </w:tc>
      </w:tr>
      <w:tr w:rsidR="00B23244" w:rsidRPr="000626BA" w:rsidTr="00DB29D6">
        <w:trPr>
          <w:trHeight w:val="60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23244" w:rsidRPr="000626BA" w:rsidRDefault="00B23244" w:rsidP="00DB29D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  <w:r w:rsidRPr="000626BA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从事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就业</w:t>
            </w:r>
            <w:r w:rsidRPr="000626BA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教育工作年限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3244" w:rsidRPr="000626BA" w:rsidRDefault="00B23244" w:rsidP="00DB29D6">
            <w:pPr>
              <w:widowControl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23244" w:rsidRPr="000626BA" w:rsidRDefault="00B23244" w:rsidP="00DB29D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  <w:r w:rsidRPr="000626BA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行政职务或职称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3244" w:rsidRPr="000626BA" w:rsidRDefault="00B23244" w:rsidP="00DB29D6">
            <w:pPr>
              <w:widowControl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</w:p>
        </w:tc>
      </w:tr>
      <w:tr w:rsidR="00B23244" w:rsidRPr="000626BA" w:rsidTr="00DB29D6">
        <w:trPr>
          <w:trHeight w:val="600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3244" w:rsidRPr="000626BA" w:rsidRDefault="00B23244" w:rsidP="00DB29D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  <w:r w:rsidRPr="000626BA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23244" w:rsidRPr="000626BA" w:rsidRDefault="00B23244" w:rsidP="00DB29D6">
            <w:pPr>
              <w:widowControl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3244" w:rsidRPr="000626BA" w:rsidRDefault="00B23244" w:rsidP="00DB29D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  <w:r w:rsidRPr="000626BA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部门</w:t>
            </w:r>
          </w:p>
        </w:tc>
        <w:tc>
          <w:tcPr>
            <w:tcW w:w="2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3244" w:rsidRPr="000626BA" w:rsidRDefault="00B23244" w:rsidP="00DB29D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</w:p>
        </w:tc>
      </w:tr>
      <w:tr w:rsidR="00B23244" w:rsidRPr="000626BA" w:rsidTr="00DB29D6">
        <w:trPr>
          <w:trHeight w:val="600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3244" w:rsidRPr="000626BA" w:rsidRDefault="00B23244" w:rsidP="00DB29D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  <w:r w:rsidRPr="000626BA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办公电话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3244" w:rsidRPr="000626BA" w:rsidRDefault="00B23244" w:rsidP="00DB29D6">
            <w:pPr>
              <w:widowControl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3244" w:rsidRPr="000626BA" w:rsidRDefault="00B23244" w:rsidP="00DB29D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  <w:r w:rsidRPr="000626BA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3244" w:rsidRPr="000626BA" w:rsidRDefault="00B23244" w:rsidP="00DB29D6">
            <w:pPr>
              <w:widowControl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3244" w:rsidRPr="000626BA" w:rsidRDefault="00B23244" w:rsidP="00DB29D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  <w:r w:rsidRPr="000626BA">
              <w:rPr>
                <w:rFonts w:ascii="楷体" w:eastAsia="楷体" w:hAnsi="楷体" w:cs="宋体"/>
                <w:color w:val="000000"/>
                <w:kern w:val="0"/>
                <w:sz w:val="24"/>
              </w:rPr>
              <w:t>QQ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3244" w:rsidRPr="000626BA" w:rsidRDefault="00B23244" w:rsidP="00DB29D6">
            <w:pPr>
              <w:widowControl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</w:p>
        </w:tc>
      </w:tr>
      <w:tr w:rsidR="00B23244" w:rsidRPr="000626BA" w:rsidTr="00DB29D6">
        <w:trPr>
          <w:trHeight w:val="1835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244" w:rsidRPr="000626BA" w:rsidRDefault="00B23244" w:rsidP="00DB29D6">
            <w:pPr>
              <w:widowControl/>
              <w:spacing w:line="100" w:lineRule="atLeast"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就业</w:t>
            </w:r>
            <w:r w:rsidRPr="000626BA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教育方面培训进修经历</w:t>
            </w:r>
          </w:p>
        </w:tc>
        <w:tc>
          <w:tcPr>
            <w:tcW w:w="66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23244" w:rsidRPr="000626BA" w:rsidRDefault="00B23244" w:rsidP="00DB29D6">
            <w:pPr>
              <w:widowControl/>
              <w:rPr>
                <w:rFonts w:ascii="楷体" w:eastAsia="楷体" w:hAnsi="楷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B23244" w:rsidRPr="000626BA" w:rsidTr="00DB29D6">
        <w:trPr>
          <w:trHeight w:val="1974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244" w:rsidRPr="000626BA" w:rsidRDefault="00B23244" w:rsidP="00DB29D6">
            <w:pPr>
              <w:widowControl/>
              <w:spacing w:line="200" w:lineRule="atLeast"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  <w:r w:rsidRPr="000626BA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论文发表（注明论文题目、期刊、发表时间）</w:t>
            </w:r>
          </w:p>
        </w:tc>
        <w:tc>
          <w:tcPr>
            <w:tcW w:w="66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23244" w:rsidRPr="000626BA" w:rsidRDefault="00B23244" w:rsidP="00DB29D6">
            <w:pPr>
              <w:widowControl/>
              <w:rPr>
                <w:rFonts w:ascii="楷体" w:eastAsia="楷体" w:hAnsi="楷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B23244" w:rsidRPr="000626BA" w:rsidTr="00DB29D6">
        <w:trPr>
          <w:trHeight w:val="1978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244" w:rsidRPr="000626BA" w:rsidRDefault="00B23244" w:rsidP="00DB29D6">
            <w:pPr>
              <w:widowControl/>
              <w:spacing w:line="200" w:lineRule="atLeast"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  <w:r w:rsidRPr="000626BA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人文素质类、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就业</w:t>
            </w:r>
            <w:r w:rsidRPr="000626BA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指导课程教学经历</w:t>
            </w:r>
          </w:p>
        </w:tc>
        <w:tc>
          <w:tcPr>
            <w:tcW w:w="66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23244" w:rsidRPr="000626BA" w:rsidRDefault="00B23244" w:rsidP="00DB29D6">
            <w:pPr>
              <w:widowControl/>
              <w:rPr>
                <w:rFonts w:ascii="楷体" w:eastAsia="楷体" w:hAnsi="楷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B23244" w:rsidRPr="000626BA" w:rsidTr="00DB29D6">
        <w:trPr>
          <w:trHeight w:val="2257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244" w:rsidRPr="000626BA" w:rsidRDefault="00B23244" w:rsidP="00DB29D6">
            <w:pPr>
              <w:widowControl/>
              <w:spacing w:line="200" w:lineRule="atLeast"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</w:rPr>
            </w:pPr>
            <w:r w:rsidRPr="000626BA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个人履历（重点阐述本人承担的人文素质及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就业指导</w:t>
            </w:r>
            <w:r w:rsidRPr="000626BA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相关工作成果）</w:t>
            </w:r>
          </w:p>
        </w:tc>
        <w:tc>
          <w:tcPr>
            <w:tcW w:w="66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23244" w:rsidRPr="000626BA" w:rsidRDefault="00B23244" w:rsidP="00DB29D6">
            <w:pPr>
              <w:widowControl/>
              <w:rPr>
                <w:rFonts w:ascii="楷体" w:eastAsia="楷体" w:hAnsi="楷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B23244" w:rsidRDefault="00B23244" w:rsidP="00043564">
      <w:pPr>
        <w:jc w:val="left"/>
        <w:rPr>
          <w:rFonts w:ascii="黑体" w:eastAsia="黑体" w:hAnsi="黑体"/>
          <w:sz w:val="28"/>
          <w:szCs w:val="28"/>
        </w:rPr>
      </w:pPr>
    </w:p>
    <w:p w:rsidR="00B23244" w:rsidRPr="00CC6281" w:rsidRDefault="00B23244" w:rsidP="00015364">
      <w:pPr>
        <w:jc w:val="left"/>
        <w:rPr>
          <w:rFonts w:ascii="黑体" w:eastAsia="黑体" w:hAnsi="黑体"/>
          <w:sz w:val="28"/>
          <w:szCs w:val="28"/>
        </w:rPr>
      </w:pPr>
    </w:p>
    <w:sectPr w:rsidR="00B23244" w:rsidRPr="00CC6281" w:rsidSect="00AB12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244" w:rsidRDefault="00B23244" w:rsidP="004D1C16">
      <w:r>
        <w:separator/>
      </w:r>
    </w:p>
  </w:endnote>
  <w:endnote w:type="continuationSeparator" w:id="0">
    <w:p w:rsidR="00B23244" w:rsidRDefault="00B23244" w:rsidP="004D1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244" w:rsidRDefault="00B23244" w:rsidP="004D1C16">
      <w:r>
        <w:separator/>
      </w:r>
    </w:p>
  </w:footnote>
  <w:footnote w:type="continuationSeparator" w:id="0">
    <w:p w:rsidR="00B23244" w:rsidRDefault="00B23244" w:rsidP="004D1C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9291C"/>
    <w:multiLevelType w:val="hybridMultilevel"/>
    <w:tmpl w:val="73A6152A"/>
    <w:lvl w:ilvl="0" w:tplc="3DF2EBEC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1C16"/>
    <w:rsid w:val="00015364"/>
    <w:rsid w:val="000211AC"/>
    <w:rsid w:val="00043564"/>
    <w:rsid w:val="000467DC"/>
    <w:rsid w:val="00057612"/>
    <w:rsid w:val="000626BA"/>
    <w:rsid w:val="000F40DF"/>
    <w:rsid w:val="00113346"/>
    <w:rsid w:val="00113E89"/>
    <w:rsid w:val="001176F9"/>
    <w:rsid w:val="00127B08"/>
    <w:rsid w:val="001349E3"/>
    <w:rsid w:val="001377C7"/>
    <w:rsid w:val="00145CA7"/>
    <w:rsid w:val="00190002"/>
    <w:rsid w:val="001B70F9"/>
    <w:rsid w:val="001C7DE6"/>
    <w:rsid w:val="001F23D1"/>
    <w:rsid w:val="001F43AE"/>
    <w:rsid w:val="0020640F"/>
    <w:rsid w:val="002431C1"/>
    <w:rsid w:val="00290A0A"/>
    <w:rsid w:val="002E5FF1"/>
    <w:rsid w:val="002F394D"/>
    <w:rsid w:val="002F703E"/>
    <w:rsid w:val="00307E3E"/>
    <w:rsid w:val="00333542"/>
    <w:rsid w:val="003646EE"/>
    <w:rsid w:val="0036476E"/>
    <w:rsid w:val="00364BFE"/>
    <w:rsid w:val="003C34B0"/>
    <w:rsid w:val="003E46A6"/>
    <w:rsid w:val="00413D85"/>
    <w:rsid w:val="0041595F"/>
    <w:rsid w:val="004A630E"/>
    <w:rsid w:val="004C4E46"/>
    <w:rsid w:val="004D1C16"/>
    <w:rsid w:val="005323AA"/>
    <w:rsid w:val="00553E84"/>
    <w:rsid w:val="005666F7"/>
    <w:rsid w:val="00566D62"/>
    <w:rsid w:val="00587DAF"/>
    <w:rsid w:val="0059506B"/>
    <w:rsid w:val="005A3AA0"/>
    <w:rsid w:val="005C352B"/>
    <w:rsid w:val="005E0CE7"/>
    <w:rsid w:val="006010F4"/>
    <w:rsid w:val="00631E5B"/>
    <w:rsid w:val="00675DCA"/>
    <w:rsid w:val="006B4435"/>
    <w:rsid w:val="007113D2"/>
    <w:rsid w:val="0071358D"/>
    <w:rsid w:val="007228D9"/>
    <w:rsid w:val="00743967"/>
    <w:rsid w:val="00750416"/>
    <w:rsid w:val="00757DE5"/>
    <w:rsid w:val="0078389D"/>
    <w:rsid w:val="007852AE"/>
    <w:rsid w:val="007B6E05"/>
    <w:rsid w:val="007E6BFD"/>
    <w:rsid w:val="00813199"/>
    <w:rsid w:val="00855487"/>
    <w:rsid w:val="00887C52"/>
    <w:rsid w:val="00891357"/>
    <w:rsid w:val="008B426D"/>
    <w:rsid w:val="009057A0"/>
    <w:rsid w:val="009254C0"/>
    <w:rsid w:val="009435CE"/>
    <w:rsid w:val="00960897"/>
    <w:rsid w:val="00974C09"/>
    <w:rsid w:val="009855A6"/>
    <w:rsid w:val="00992865"/>
    <w:rsid w:val="009D54C4"/>
    <w:rsid w:val="00A17457"/>
    <w:rsid w:val="00A55253"/>
    <w:rsid w:val="00A7452B"/>
    <w:rsid w:val="00A806ED"/>
    <w:rsid w:val="00A83134"/>
    <w:rsid w:val="00AB124F"/>
    <w:rsid w:val="00AC3823"/>
    <w:rsid w:val="00AD4C21"/>
    <w:rsid w:val="00AD70D0"/>
    <w:rsid w:val="00AE300E"/>
    <w:rsid w:val="00AF6CD1"/>
    <w:rsid w:val="00B16FED"/>
    <w:rsid w:val="00B23244"/>
    <w:rsid w:val="00B350C2"/>
    <w:rsid w:val="00B4417D"/>
    <w:rsid w:val="00B553C5"/>
    <w:rsid w:val="00B62C3D"/>
    <w:rsid w:val="00B637AA"/>
    <w:rsid w:val="00B71016"/>
    <w:rsid w:val="00B96C7D"/>
    <w:rsid w:val="00BA071B"/>
    <w:rsid w:val="00BA2E38"/>
    <w:rsid w:val="00BB3A64"/>
    <w:rsid w:val="00BB519D"/>
    <w:rsid w:val="00C05DE9"/>
    <w:rsid w:val="00C400AF"/>
    <w:rsid w:val="00C44372"/>
    <w:rsid w:val="00C747A3"/>
    <w:rsid w:val="00C778F1"/>
    <w:rsid w:val="00CA4633"/>
    <w:rsid w:val="00CB19C2"/>
    <w:rsid w:val="00CC607C"/>
    <w:rsid w:val="00CC6281"/>
    <w:rsid w:val="00CD124F"/>
    <w:rsid w:val="00CD1307"/>
    <w:rsid w:val="00CE5505"/>
    <w:rsid w:val="00D24195"/>
    <w:rsid w:val="00D36AE9"/>
    <w:rsid w:val="00D44E82"/>
    <w:rsid w:val="00D74256"/>
    <w:rsid w:val="00DB29D6"/>
    <w:rsid w:val="00DE4170"/>
    <w:rsid w:val="00DE5D97"/>
    <w:rsid w:val="00DF5225"/>
    <w:rsid w:val="00E048B3"/>
    <w:rsid w:val="00E67D86"/>
    <w:rsid w:val="00EA16BB"/>
    <w:rsid w:val="00EA6847"/>
    <w:rsid w:val="00EC6178"/>
    <w:rsid w:val="00F10AE9"/>
    <w:rsid w:val="00F206AE"/>
    <w:rsid w:val="00F32A53"/>
    <w:rsid w:val="00F45333"/>
    <w:rsid w:val="00F7168B"/>
    <w:rsid w:val="00FA4330"/>
    <w:rsid w:val="00FA5120"/>
    <w:rsid w:val="00FA584D"/>
    <w:rsid w:val="00FC5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C16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D1C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D1C1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4D1C16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D1C16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7E6BFD"/>
    <w:pPr>
      <w:ind w:firstLineChars="200" w:firstLine="420"/>
    </w:pPr>
  </w:style>
  <w:style w:type="paragraph" w:styleId="Date">
    <w:name w:val="Date"/>
    <w:basedOn w:val="Normal"/>
    <w:next w:val="Normal"/>
    <w:link w:val="DateChar"/>
    <w:uiPriority w:val="99"/>
    <w:semiHidden/>
    <w:rsid w:val="00FC59CF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FC59CF"/>
    <w:rPr>
      <w:rFonts w:ascii="Times New Roman" w:eastAsia="宋体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FC59CF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9855A6"/>
    <w:rPr>
      <w:rFonts w:cs="Times New Roman"/>
      <w:b/>
    </w:rPr>
  </w:style>
  <w:style w:type="character" w:styleId="Hyperlink">
    <w:name w:val="Hyperlink"/>
    <w:basedOn w:val="DefaultParagraphFont"/>
    <w:uiPriority w:val="99"/>
    <w:rsid w:val="003646EE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05DE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05DE9"/>
    <w:rPr>
      <w:rFonts w:ascii="Times New Roman" w:eastAsia="宋体" w:hAnsi="Times New Roman" w:cs="Times New Roman"/>
      <w:sz w:val="18"/>
      <w:szCs w:val="18"/>
    </w:rPr>
  </w:style>
  <w:style w:type="character" w:styleId="Emphasis">
    <w:name w:val="Emphasis"/>
    <w:basedOn w:val="DefaultParagraphFont"/>
    <w:uiPriority w:val="99"/>
    <w:qFormat/>
    <w:rsid w:val="005C352B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988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27</Words>
  <Characters>157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吉毕指字〔2017〕2号</dc:title>
  <dc:subject/>
  <dc:creator>Administrator</dc:creator>
  <cp:keywords/>
  <dc:description/>
  <cp:lastModifiedBy>Microsoft</cp:lastModifiedBy>
  <cp:revision>3</cp:revision>
  <cp:lastPrinted>2017-01-13T06:05:00Z</cp:lastPrinted>
  <dcterms:created xsi:type="dcterms:W3CDTF">2017-02-24T01:22:00Z</dcterms:created>
  <dcterms:modified xsi:type="dcterms:W3CDTF">2017-02-24T01:23:00Z</dcterms:modified>
</cp:coreProperties>
</file>